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EC0FD5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692828C8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44B168A8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6508D35D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1EA18AED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365B6E68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6CA74A1F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68D365E5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57925779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24328EB5" w14:textId="77777777" w:rsidR="00D82673" w:rsidRDefault="00D82673" w:rsidP="00695B61">
      <w:pPr>
        <w:jc w:val="both"/>
        <w:rPr>
          <w:rFonts w:cs="Times New Roman"/>
          <w:szCs w:val="28"/>
        </w:rPr>
      </w:pPr>
    </w:p>
    <w:p w14:paraId="10F8EBEB" w14:textId="77777777" w:rsidR="00D82673" w:rsidRPr="0083354F" w:rsidRDefault="00D82673" w:rsidP="00695B61">
      <w:pPr>
        <w:jc w:val="both"/>
        <w:rPr>
          <w:rFonts w:cs="Times New Roman"/>
          <w:szCs w:val="28"/>
        </w:rPr>
      </w:pPr>
    </w:p>
    <w:p w14:paraId="78E65FD6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27E9CAB8" w14:textId="62FCDA06" w:rsidR="00D82673" w:rsidRDefault="001528C8" w:rsidP="00695B61">
      <w:pPr>
        <w:ind w:right="5101" w:firstLine="0"/>
        <w:rPr>
          <w:rFonts w:cs="Times New Roman"/>
          <w:szCs w:val="28"/>
        </w:rPr>
      </w:pPr>
      <w:r>
        <w:fldChar w:fldCharType="begin"/>
      </w:r>
      <w:r>
        <w:instrText xml:space="preserve"> DOCPROPERTY "Содержание" \* MERGEFORMAT </w:instrText>
      </w:r>
      <w:r>
        <w:fldChar w:fldCharType="separate"/>
      </w:r>
      <w:r w:rsidR="00155DAA">
        <w:rPr>
          <w:rFonts w:cs="Times New Roman"/>
          <w:szCs w:val="28"/>
        </w:rPr>
        <w:t>Об</w:t>
      </w:r>
      <w:r w:rsidR="00155DAA">
        <w:rPr>
          <w:szCs w:val="26"/>
        </w:rPr>
        <w:t> </w:t>
      </w:r>
      <w:r w:rsidR="00155DAA" w:rsidRPr="004D3F8F">
        <w:rPr>
          <w:szCs w:val="26"/>
        </w:rPr>
        <w:t xml:space="preserve">утверждении </w:t>
      </w:r>
      <w:r w:rsidR="00155DAA">
        <w:t>Порядк</w:t>
      </w:r>
      <w:r w:rsidR="00155DAA">
        <w:t>а</w:t>
      </w:r>
      <w:r w:rsidR="00155DAA">
        <w:t xml:space="preserve"> признания нуждаемости инвалидов в сопровождаемом проживании</w:t>
      </w:r>
      <w:r w:rsidR="00155DAA">
        <w:rPr>
          <w:rFonts w:cs="Times New Roman"/>
          <w:szCs w:val="28"/>
        </w:rPr>
        <w:t xml:space="preserve"> </w:t>
      </w:r>
      <w:r w:rsidR="0063302C">
        <w:rPr>
          <w:rFonts w:cs="Times New Roman"/>
          <w:szCs w:val="28"/>
        </w:rPr>
        <w:t>в Ярославской области</w:t>
      </w:r>
    </w:p>
    <w:p w14:paraId="78E65FD8" w14:textId="6D439317" w:rsidR="00695B61" w:rsidRDefault="001528C8" w:rsidP="00D82673">
      <w:pPr>
        <w:ind w:right="5101" w:firstLine="0"/>
        <w:rPr>
          <w:rFonts w:cs="Times New Roman"/>
          <w:szCs w:val="28"/>
        </w:rPr>
      </w:pPr>
      <w:r>
        <w:fldChar w:fldCharType="end"/>
      </w:r>
    </w:p>
    <w:p w14:paraId="78E65FD9" w14:textId="77777777" w:rsidR="00695B61" w:rsidRPr="008F0362" w:rsidRDefault="00695B61" w:rsidP="001015C0">
      <w:pPr>
        <w:ind w:right="-2" w:firstLine="0"/>
        <w:jc w:val="both"/>
        <w:rPr>
          <w:rFonts w:cs="Times New Roman"/>
          <w:szCs w:val="28"/>
        </w:rPr>
      </w:pPr>
    </w:p>
    <w:p w14:paraId="78E65FDA" w14:textId="3DBD1911" w:rsidR="00533E40" w:rsidRDefault="0099796B" w:rsidP="004D3F8F">
      <w:pPr>
        <w:pStyle w:val="a6"/>
        <w:ind w:left="0" w:firstLine="720"/>
        <w:jc w:val="both"/>
        <w:rPr>
          <w:szCs w:val="28"/>
        </w:rPr>
      </w:pPr>
      <w:r w:rsidRPr="00993F3C">
        <w:rPr>
          <w:szCs w:val="28"/>
        </w:rPr>
        <w:t xml:space="preserve">В </w:t>
      </w:r>
      <w:r w:rsidR="00D82673">
        <w:rPr>
          <w:szCs w:val="28"/>
        </w:rPr>
        <w:t xml:space="preserve">соответствии с </w:t>
      </w:r>
      <w:r w:rsidR="004D3F8F">
        <w:rPr>
          <w:szCs w:val="26"/>
        </w:rPr>
        <w:t>приказом</w:t>
      </w:r>
      <w:r w:rsidR="004D3F8F" w:rsidRPr="004D3F8F">
        <w:rPr>
          <w:szCs w:val="26"/>
        </w:rPr>
        <w:t xml:space="preserve"> Минтруда России от 28.07.2023 </w:t>
      </w:r>
      <w:r w:rsidR="004D3F8F">
        <w:rPr>
          <w:szCs w:val="26"/>
        </w:rPr>
        <w:t>№ </w:t>
      </w:r>
      <w:r w:rsidR="004D3F8F" w:rsidRPr="004D3F8F">
        <w:rPr>
          <w:szCs w:val="26"/>
        </w:rPr>
        <w:t>606н</w:t>
      </w:r>
      <w:r w:rsidR="004D3F8F">
        <w:rPr>
          <w:szCs w:val="26"/>
        </w:rPr>
        <w:t xml:space="preserve"> «Об </w:t>
      </w:r>
      <w:r w:rsidR="004D3F8F" w:rsidRPr="004D3F8F">
        <w:rPr>
          <w:szCs w:val="26"/>
        </w:rPr>
        <w:t>утверждении критериев, применяемых для установления нуждаемости инвалида в сопровождаемом проживании (с учетом ограничений жизнедеятельности и нарушенных функций организма), определения объема, периодичности и продолжительности предоставления услуг по сопровождаемому проживанию</w:t>
      </w:r>
      <w:r w:rsidR="004D3F8F">
        <w:rPr>
          <w:szCs w:val="26"/>
        </w:rPr>
        <w:t>»</w:t>
      </w:r>
    </w:p>
    <w:p w14:paraId="780A4A94" w14:textId="77777777" w:rsidR="00A30E9B" w:rsidRDefault="00A30E9B" w:rsidP="00A30E9B">
      <w:pPr>
        <w:pStyle w:val="ad"/>
        <w:tabs>
          <w:tab w:val="left" w:pos="993"/>
        </w:tabs>
        <w:spacing w:after="0"/>
        <w:jc w:val="both"/>
        <w:rPr>
          <w:szCs w:val="28"/>
        </w:rPr>
      </w:pPr>
      <w:r>
        <w:rPr>
          <w:szCs w:val="28"/>
        </w:rPr>
        <w:t>МИНИСТЕРСТВО</w:t>
      </w:r>
      <w:r w:rsidRPr="004D5BA6">
        <w:rPr>
          <w:szCs w:val="28"/>
        </w:rPr>
        <w:t xml:space="preserve"> ТРУДА И СОЦИАЛЬНОЙ ПОДДЕРЖКИ НАСЕЛЕНИЯ ЯРОСЛАВСКОЙ ОБЛАСТИ ПРИКАЗЫВАЕТ:</w:t>
      </w:r>
    </w:p>
    <w:p w14:paraId="40DDC8F1" w14:textId="33D7E520" w:rsidR="00155DAA" w:rsidRPr="006105DE" w:rsidRDefault="00155DAA" w:rsidP="00155DAA">
      <w:pPr>
        <w:pStyle w:val="af"/>
      </w:pPr>
      <w:r>
        <w:t>1</w:t>
      </w:r>
      <w:r>
        <w:t>. Утвердить Порядок признания нуждаемости инвалидов в сопровождаемом проживании в Ярославской области согласно приложению </w:t>
      </w:r>
      <w:r>
        <w:t>1</w:t>
      </w:r>
      <w:r>
        <w:t>.</w:t>
      </w:r>
    </w:p>
    <w:p w14:paraId="78E65FDC" w14:textId="0FF15DFE" w:rsidR="00533E40" w:rsidRDefault="00155DAA" w:rsidP="001B057A">
      <w:pPr>
        <w:pStyle w:val="af"/>
        <w:rPr>
          <w:rStyle w:val="FontStyle21"/>
          <w:sz w:val="28"/>
          <w:szCs w:val="28"/>
        </w:rPr>
      </w:pPr>
      <w:r>
        <w:rPr>
          <w:rStyle w:val="FontStyle21"/>
          <w:sz w:val="28"/>
          <w:szCs w:val="28"/>
        </w:rPr>
        <w:t>2</w:t>
      </w:r>
      <w:r w:rsidR="001B057A">
        <w:rPr>
          <w:rStyle w:val="FontStyle21"/>
          <w:sz w:val="28"/>
          <w:szCs w:val="28"/>
        </w:rPr>
        <w:t>. </w:t>
      </w:r>
      <w:r w:rsidR="0099796B" w:rsidRPr="000D0DA2">
        <w:rPr>
          <w:rStyle w:val="FontStyle21"/>
          <w:sz w:val="28"/>
          <w:szCs w:val="28"/>
        </w:rPr>
        <w:t xml:space="preserve">Утвердить </w:t>
      </w:r>
      <w:r w:rsidR="00A30E9B" w:rsidRPr="001148D5">
        <w:rPr>
          <w:szCs w:val="28"/>
          <w:lang w:eastAsia="ru-RU"/>
        </w:rPr>
        <w:t xml:space="preserve">Объем услуг </w:t>
      </w:r>
      <w:r w:rsidR="00A30E9B">
        <w:rPr>
          <w:szCs w:val="28"/>
          <w:lang w:eastAsia="ru-RU"/>
        </w:rPr>
        <w:t xml:space="preserve">и мероприятия, оказываемые в рамках </w:t>
      </w:r>
      <w:r w:rsidR="00A30E9B" w:rsidRPr="001148D5">
        <w:rPr>
          <w:szCs w:val="28"/>
          <w:lang w:eastAsia="ru-RU"/>
        </w:rPr>
        <w:t xml:space="preserve">сопровождаемого проживания </w:t>
      </w:r>
      <w:r w:rsidR="00A30E9B">
        <w:rPr>
          <w:szCs w:val="28"/>
          <w:lang w:eastAsia="ru-RU"/>
        </w:rPr>
        <w:t>инвалидов</w:t>
      </w:r>
      <w:r w:rsidR="00A30E9B" w:rsidRPr="001503EB">
        <w:t xml:space="preserve"> </w:t>
      </w:r>
      <w:r w:rsidR="001503EB" w:rsidRPr="001503EB">
        <w:t>согласно приложению</w:t>
      </w:r>
      <w:r w:rsidR="001503EB">
        <w:t> </w:t>
      </w:r>
      <w:r>
        <w:t>2</w:t>
      </w:r>
      <w:r w:rsidR="0099796B" w:rsidRPr="000D0DA2">
        <w:rPr>
          <w:rStyle w:val="FontStyle21"/>
          <w:sz w:val="28"/>
          <w:szCs w:val="28"/>
        </w:rPr>
        <w:t>.</w:t>
      </w:r>
    </w:p>
    <w:p w14:paraId="3AEBA5F6" w14:textId="1E07B272" w:rsidR="00155DAA" w:rsidRDefault="00155DAA" w:rsidP="001B057A">
      <w:pPr>
        <w:tabs>
          <w:tab w:val="left" w:pos="426"/>
          <w:tab w:val="left" w:pos="709"/>
        </w:tabs>
        <w:jc w:val="both"/>
        <w:rPr>
          <w:szCs w:val="28"/>
        </w:rPr>
      </w:pPr>
      <w:r>
        <w:rPr>
          <w:szCs w:val="28"/>
        </w:rPr>
        <w:t>3</w:t>
      </w:r>
      <w:r w:rsidRPr="00155DAA">
        <w:rPr>
          <w:szCs w:val="28"/>
        </w:rPr>
        <w:t>.</w:t>
      </w:r>
      <w:r>
        <w:rPr>
          <w:szCs w:val="28"/>
        </w:rPr>
        <w:t> </w:t>
      </w:r>
      <w:proofErr w:type="gramStart"/>
      <w:r w:rsidRPr="00155DAA">
        <w:rPr>
          <w:szCs w:val="28"/>
        </w:rPr>
        <w:t>Контроль за</w:t>
      </w:r>
      <w:proofErr w:type="gramEnd"/>
      <w:r w:rsidRPr="00155DAA">
        <w:rPr>
          <w:szCs w:val="28"/>
        </w:rPr>
        <w:t xml:space="preserve"> исполнением приказа возложить на заместителя министра труда и социальной поддержки населения Ярославской области </w:t>
      </w:r>
      <w:r w:rsidRPr="00155DAA">
        <w:rPr>
          <w:szCs w:val="28"/>
        </w:rPr>
        <w:t>Н.М.</w:t>
      </w:r>
      <w:r>
        <w:rPr>
          <w:szCs w:val="28"/>
        </w:rPr>
        <w:t> </w:t>
      </w:r>
      <w:r w:rsidRPr="00155DAA">
        <w:rPr>
          <w:szCs w:val="28"/>
        </w:rPr>
        <w:t>Федосееву</w:t>
      </w:r>
      <w:r>
        <w:rPr>
          <w:szCs w:val="28"/>
        </w:rPr>
        <w:t>.</w:t>
      </w:r>
      <w:r w:rsidRPr="00155DAA">
        <w:rPr>
          <w:szCs w:val="28"/>
        </w:rPr>
        <w:t xml:space="preserve"> </w:t>
      </w:r>
    </w:p>
    <w:p w14:paraId="78E65FDE" w14:textId="3BF04397" w:rsidR="00533E40" w:rsidRDefault="00155DAA">
      <w:pPr>
        <w:pStyle w:val="af"/>
        <w:tabs>
          <w:tab w:val="left" w:pos="993"/>
        </w:tabs>
        <w:rPr>
          <w:rStyle w:val="FontStyle21"/>
          <w:sz w:val="28"/>
          <w:szCs w:val="28"/>
        </w:rPr>
      </w:pPr>
      <w:r>
        <w:rPr>
          <w:rFonts w:eastAsia="Times New Roman" w:cs="Calibri"/>
          <w:szCs w:val="28"/>
        </w:rPr>
        <w:t>4</w:t>
      </w:r>
      <w:r w:rsidRPr="00155DAA">
        <w:rPr>
          <w:rFonts w:eastAsia="Times New Roman" w:cs="Calibri"/>
          <w:szCs w:val="28"/>
        </w:rPr>
        <w:t>.</w:t>
      </w:r>
      <w:r w:rsidRPr="00155DAA">
        <w:rPr>
          <w:rFonts w:eastAsia="Times New Roman" w:cs="Calibri"/>
          <w:szCs w:val="28"/>
        </w:rPr>
        <w:tab/>
        <w:t>Приказ вступает в силу с момента подписания.</w:t>
      </w:r>
    </w:p>
    <w:p w14:paraId="525C65E0" w14:textId="77777777" w:rsidR="00A30E9B" w:rsidRDefault="00A30E9B">
      <w:pPr>
        <w:pStyle w:val="af"/>
        <w:tabs>
          <w:tab w:val="left" w:pos="993"/>
        </w:tabs>
        <w:rPr>
          <w:rStyle w:val="FontStyle21"/>
          <w:sz w:val="28"/>
          <w:szCs w:val="28"/>
        </w:rPr>
      </w:pPr>
    </w:p>
    <w:p w14:paraId="0B5DD7C4" w14:textId="77777777" w:rsidR="00155DAA" w:rsidRDefault="00155DAA">
      <w:pPr>
        <w:pStyle w:val="af"/>
        <w:tabs>
          <w:tab w:val="left" w:pos="993"/>
        </w:tabs>
        <w:rPr>
          <w:rStyle w:val="FontStyle21"/>
          <w:sz w:val="28"/>
          <w:szCs w:val="28"/>
        </w:rPr>
      </w:pPr>
    </w:p>
    <w:p w14:paraId="2A2B40DD" w14:textId="77777777" w:rsidR="00155DAA" w:rsidRDefault="00155DAA">
      <w:pPr>
        <w:pStyle w:val="af"/>
        <w:tabs>
          <w:tab w:val="left" w:pos="993"/>
        </w:tabs>
        <w:rPr>
          <w:rStyle w:val="FontStyle21"/>
          <w:sz w:val="28"/>
          <w:szCs w:val="28"/>
        </w:rPr>
      </w:pPr>
    </w:p>
    <w:p w14:paraId="313119CA" w14:textId="77777777" w:rsidR="00A30E9B" w:rsidRDefault="00A30E9B" w:rsidP="00A30E9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Министр труда и </w:t>
      </w:r>
      <w:proofErr w:type="gramStart"/>
      <w:r>
        <w:rPr>
          <w:rFonts w:eastAsiaTheme="minorHAnsi" w:cs="Times New Roman"/>
          <w:szCs w:val="28"/>
        </w:rPr>
        <w:t>социальной</w:t>
      </w:r>
      <w:proofErr w:type="gramEnd"/>
      <w:r>
        <w:rPr>
          <w:rFonts w:eastAsiaTheme="minorHAnsi" w:cs="Times New Roman"/>
          <w:szCs w:val="28"/>
        </w:rPr>
        <w:t xml:space="preserve"> </w:t>
      </w:r>
    </w:p>
    <w:p w14:paraId="43B7332C" w14:textId="77777777" w:rsidR="00A30E9B" w:rsidRDefault="00A30E9B" w:rsidP="00A30E9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поддержки населения </w:t>
      </w:r>
    </w:p>
    <w:p w14:paraId="66330230" w14:textId="77777777" w:rsidR="00A30E9B" w:rsidRDefault="00A30E9B" w:rsidP="00A30E9B">
      <w:pPr>
        <w:ind w:firstLine="0"/>
        <w:jc w:val="both"/>
      </w:pPr>
      <w:r>
        <w:rPr>
          <w:rFonts w:eastAsiaTheme="minorHAnsi" w:cs="Times New Roman"/>
          <w:szCs w:val="28"/>
        </w:rPr>
        <w:t>Ярославской области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Н.Л. Биочино</w:t>
      </w:r>
    </w:p>
    <w:p w14:paraId="60FBA32E" w14:textId="77777777" w:rsidR="0016470E" w:rsidRDefault="0016470E" w:rsidP="00D82673">
      <w:pPr>
        <w:jc w:val="both"/>
        <w:sectPr w:rsidR="0016470E" w:rsidSect="001015C0">
          <w:headerReference w:type="default" r:id="rId12"/>
          <w:pgSz w:w="11906" w:h="16838" w:code="9"/>
          <w:pgMar w:top="1134" w:right="567" w:bottom="1134" w:left="1985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4443"/>
        <w:gridCol w:w="4452"/>
      </w:tblGrid>
      <w:tr w:rsidR="0044437F" w:rsidRPr="0083354F" w14:paraId="08405B6F" w14:textId="77777777" w:rsidTr="0044437F">
        <w:tc>
          <w:tcPr>
            <w:tcW w:w="4443" w:type="dxa"/>
          </w:tcPr>
          <w:p w14:paraId="42A0DA2C" w14:textId="77777777" w:rsidR="0044437F" w:rsidRPr="0083354F" w:rsidRDefault="0044437F" w:rsidP="0044437F">
            <w:pPr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4452" w:type="dxa"/>
          </w:tcPr>
          <w:p w14:paraId="35CE536D" w14:textId="35E2E56B" w:rsidR="00A30E9B" w:rsidRDefault="00A30E9B" w:rsidP="00A30E9B">
            <w:pPr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Приложение </w:t>
            </w:r>
            <w:r w:rsidR="00E241BA">
              <w:rPr>
                <w:rFonts w:cs="Times New Roman"/>
                <w:szCs w:val="28"/>
                <w:lang w:eastAsia="ru-RU"/>
              </w:rPr>
              <w:t>1</w:t>
            </w:r>
          </w:p>
          <w:p w14:paraId="13F623D2" w14:textId="47634281" w:rsidR="0044437F" w:rsidRDefault="00A30E9B" w:rsidP="00A30E9B">
            <w:pPr>
              <w:widowControl w:val="0"/>
              <w:ind w:firstLine="0"/>
              <w:rPr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 w:rsidRPr="0083354F">
              <w:rPr>
                <w:rFonts w:cs="Times New Roman"/>
                <w:szCs w:val="28"/>
                <w:lang w:eastAsia="ru-RU"/>
              </w:rPr>
              <w:t>приказ</w:t>
            </w:r>
            <w:r>
              <w:rPr>
                <w:rFonts w:cs="Times New Roman"/>
                <w:szCs w:val="28"/>
                <w:lang w:eastAsia="ru-RU"/>
              </w:rPr>
              <w:t>у</w:t>
            </w:r>
            <w:r w:rsidRPr="0083354F">
              <w:rPr>
                <w:rFonts w:cs="Times New Roman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szCs w:val="28"/>
                <w:lang w:eastAsia="ru-RU"/>
              </w:rPr>
              <w:t xml:space="preserve">министерства </w:t>
            </w:r>
            <w:r w:rsidRPr="0083354F">
              <w:rPr>
                <w:rFonts w:cs="Times New Roman"/>
                <w:szCs w:val="28"/>
                <w:lang w:eastAsia="ru-RU"/>
              </w:rPr>
              <w:t>труда и социальной поддержки населения Ярославской области</w:t>
            </w:r>
            <w:r>
              <w:rPr>
                <w:rFonts w:cs="Times New Roman"/>
                <w:szCs w:val="28"/>
                <w:lang w:eastAsia="ru-RU"/>
              </w:rPr>
              <w:br/>
            </w:r>
            <w:proofErr w:type="gramStart"/>
            <w:r w:rsidRPr="000F69CF">
              <w:rPr>
                <w:szCs w:val="28"/>
                <w:lang w:eastAsia="ru-RU"/>
              </w:rPr>
              <w:t>от</w:t>
            </w:r>
            <w:proofErr w:type="gramEnd"/>
            <w:r w:rsidRPr="000F69CF">
              <w:rPr>
                <w:szCs w:val="28"/>
                <w:lang w:eastAsia="ru-RU"/>
              </w:rPr>
              <w:t xml:space="preserve"> _______________ № ______</w:t>
            </w:r>
          </w:p>
          <w:p w14:paraId="67AA15DA" w14:textId="77777777" w:rsidR="0044437F" w:rsidRDefault="0044437F" w:rsidP="0044437F">
            <w:pPr>
              <w:widowControl w:val="0"/>
              <w:ind w:firstLine="0"/>
              <w:rPr>
                <w:szCs w:val="28"/>
                <w:lang w:eastAsia="ru-RU"/>
              </w:rPr>
            </w:pPr>
          </w:p>
          <w:p w14:paraId="64C8D92C" w14:textId="77777777" w:rsidR="00A30E9B" w:rsidRPr="001503EB" w:rsidRDefault="00A30E9B" w:rsidP="0044437F">
            <w:pPr>
              <w:widowControl w:val="0"/>
              <w:ind w:firstLine="0"/>
              <w:rPr>
                <w:szCs w:val="28"/>
                <w:lang w:eastAsia="ru-RU"/>
              </w:rPr>
            </w:pPr>
          </w:p>
        </w:tc>
      </w:tr>
    </w:tbl>
    <w:p w14:paraId="1EF2C5DD" w14:textId="731E2031" w:rsidR="0044437F" w:rsidRDefault="0044437F" w:rsidP="0044437F">
      <w:pPr>
        <w:autoSpaceDE w:val="0"/>
        <w:autoSpaceDN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44437F">
        <w:rPr>
          <w:rFonts w:cs="Times New Roman"/>
          <w:b/>
          <w:szCs w:val="28"/>
          <w:lang w:eastAsia="ru-RU"/>
        </w:rPr>
        <w:t>ПОРЯДОК</w:t>
      </w:r>
    </w:p>
    <w:p w14:paraId="201BD27D" w14:textId="629D64A2" w:rsidR="0044437F" w:rsidRDefault="0044437F" w:rsidP="0044437F">
      <w:pPr>
        <w:autoSpaceDE w:val="0"/>
        <w:autoSpaceDN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44437F">
        <w:rPr>
          <w:rFonts w:cs="Times New Roman"/>
          <w:b/>
          <w:szCs w:val="28"/>
          <w:lang w:eastAsia="ru-RU"/>
        </w:rPr>
        <w:t>признания нуждаемости инвалидов в сопровождаемом проживании в Ярославской области</w:t>
      </w:r>
    </w:p>
    <w:p w14:paraId="735B57A0" w14:textId="77777777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</w:p>
    <w:p w14:paraId="34E37377" w14:textId="0F8D0478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1. </w:t>
      </w:r>
      <w:r w:rsidRPr="0044437F">
        <w:rPr>
          <w:rFonts w:cs="Times New Roman"/>
          <w:szCs w:val="28"/>
          <w:lang w:eastAsia="ru-RU"/>
        </w:rPr>
        <w:t>Настоящий Порядок признания нуждаемости инвалидов в сопровождаемом проживании в Ярославской области определяет критерии, применяемые для установления нуждаемости инвалида в сопровождаемом проживании (с учетом ограничений жизнедеятельности и нарушенных функций организма), объем, периодичность и продолжительность предоставления услуг по сопровождаемому проживанию.</w:t>
      </w:r>
    </w:p>
    <w:p w14:paraId="14D17912" w14:textId="543C7448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2.</w:t>
      </w:r>
      <w:r>
        <w:rPr>
          <w:rFonts w:cs="Times New Roman"/>
          <w:szCs w:val="28"/>
          <w:lang w:eastAsia="ru-RU"/>
        </w:rPr>
        <w:t> </w:t>
      </w:r>
      <w:proofErr w:type="gramStart"/>
      <w:r w:rsidRPr="0044437F">
        <w:rPr>
          <w:rFonts w:cs="Times New Roman"/>
          <w:szCs w:val="28"/>
          <w:lang w:eastAsia="ru-RU"/>
        </w:rPr>
        <w:t>Критерии, применяемые для установления нуждаемости инвалида в сопровождаемом проживании (с учетом ограничений жизнедеятельности и нарушенных функций организма), определения объема, периодичности и продолжительности предоставления услуг по сопровождаемому проживанию, определяют основания для установления нуждаемости инвалида старше 18 лет, неспособного вести самостоятельный образ жизни без помощи других лиц (далее – инвалид), в сопровождаемом проживании в целях предоставления ему таких услуг, а также для установления</w:t>
      </w:r>
      <w:proofErr w:type="gramEnd"/>
      <w:r w:rsidRPr="0044437F">
        <w:rPr>
          <w:rFonts w:cs="Times New Roman"/>
          <w:szCs w:val="28"/>
          <w:lang w:eastAsia="ru-RU"/>
        </w:rPr>
        <w:t xml:space="preserve"> оптимального для инвалида объема, периодичности и продолжительности предоставления услуг по сопровождаемому проживанию в целях обеспечения проживания такого инвалида в домашних условиях и повышения его способности к самообслуживанию и удовлетворению основных жизненных потребностей (осуществлению трудовой и иной деятельности, досугу и общению).</w:t>
      </w:r>
    </w:p>
    <w:p w14:paraId="431E5D0A" w14:textId="5EF8EDBC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3.</w:t>
      </w:r>
      <w:r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Для установления нуждаемости инвалида в сопровождаемом проживании учитываются:</w:t>
      </w:r>
    </w:p>
    <w:p w14:paraId="7EE416A1" w14:textId="3E648F90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 </w:t>
      </w:r>
      <w:r w:rsidRPr="0044437F">
        <w:rPr>
          <w:rFonts w:cs="Times New Roman"/>
          <w:szCs w:val="28"/>
          <w:lang w:eastAsia="ru-RU"/>
        </w:rPr>
        <w:t>желание инвалида в предоставлении сопровождаемого проживания;</w:t>
      </w:r>
    </w:p>
    <w:p w14:paraId="0F452211" w14:textId="7FC5F772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- </w:t>
      </w:r>
      <w:r w:rsidRPr="0044437F">
        <w:rPr>
          <w:rFonts w:cs="Times New Roman"/>
          <w:szCs w:val="28"/>
          <w:lang w:eastAsia="ru-RU"/>
        </w:rPr>
        <w:t>отсутствие медицинских противопоказаний для предоставления социальных услуг в полустационарной форме социального обслуживания и на дому, перечень которых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здравоохранения.</w:t>
      </w:r>
    </w:p>
    <w:p w14:paraId="58016FCE" w14:textId="059CB53F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4.</w:t>
      </w:r>
      <w:r>
        <w:rPr>
          <w:rFonts w:cs="Times New Roman"/>
          <w:szCs w:val="28"/>
          <w:lang w:eastAsia="ru-RU"/>
        </w:rPr>
        <w:t> </w:t>
      </w:r>
      <w:proofErr w:type="gramStart"/>
      <w:r w:rsidRPr="0044437F">
        <w:rPr>
          <w:rFonts w:cs="Times New Roman"/>
          <w:szCs w:val="28"/>
          <w:lang w:eastAsia="ru-RU"/>
        </w:rPr>
        <w:t>Для установления нуждаемости инвалида в сопровождаемом проживании оцениваются трудности, испытываемые инвалидом в выполнении задач и действий, необходимых для осуществления жизнеустройства в домашних условиях, и проблемы, возникающие при его</w:t>
      </w:r>
      <w:r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 xml:space="preserve">вовлечении в жизненные ситуации, с учетом имеющихся ограничений </w:t>
      </w:r>
      <w:r w:rsidRPr="0044437F">
        <w:rPr>
          <w:rFonts w:cs="Times New Roman"/>
          <w:szCs w:val="28"/>
          <w:lang w:eastAsia="ru-RU"/>
        </w:rPr>
        <w:lastRenderedPageBreak/>
        <w:t xml:space="preserve">основных категорий жизнедеятельности и степени их выраженности, указанных в индивидуальной программе реабилитации и </w:t>
      </w:r>
      <w:proofErr w:type="spellStart"/>
      <w:r w:rsidRPr="0044437F">
        <w:rPr>
          <w:rFonts w:cs="Times New Roman"/>
          <w:szCs w:val="28"/>
          <w:lang w:eastAsia="ru-RU"/>
        </w:rPr>
        <w:t>абилитации</w:t>
      </w:r>
      <w:proofErr w:type="spellEnd"/>
      <w:r w:rsidRPr="0044437F">
        <w:rPr>
          <w:rFonts w:cs="Times New Roman"/>
          <w:szCs w:val="28"/>
          <w:lang w:eastAsia="ru-RU"/>
        </w:rPr>
        <w:t xml:space="preserve"> инвалида (</w:t>
      </w:r>
      <w:r>
        <w:rPr>
          <w:rFonts w:cs="Times New Roman"/>
          <w:szCs w:val="28"/>
          <w:lang w:eastAsia="ru-RU"/>
        </w:rPr>
        <w:t>далее – </w:t>
      </w:r>
      <w:r w:rsidRPr="0044437F">
        <w:rPr>
          <w:rFonts w:cs="Times New Roman"/>
          <w:szCs w:val="28"/>
          <w:lang w:eastAsia="ru-RU"/>
        </w:rPr>
        <w:t>нарушение автономии инвалида).</w:t>
      </w:r>
      <w:proofErr w:type="gramEnd"/>
    </w:p>
    <w:p w14:paraId="5255B677" w14:textId="74E362D8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5.</w:t>
      </w:r>
      <w:r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Оценка нарушения автономии инвалида производится при наличии</w:t>
      </w:r>
      <w:r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2</w:t>
      </w:r>
      <w:r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или 3 степени ограничения хотя бы одной из следующих основных категорий жизнедеятельности:</w:t>
      </w:r>
      <w:r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способности к самообслуживанию,</w:t>
      </w:r>
      <w:r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 xml:space="preserve">самостоятельному передвижению, ориентации, общению, обучению и </w:t>
      </w:r>
      <w:proofErr w:type="gramStart"/>
      <w:r w:rsidRPr="0044437F">
        <w:rPr>
          <w:rFonts w:cs="Times New Roman"/>
          <w:szCs w:val="28"/>
          <w:lang w:eastAsia="ru-RU"/>
        </w:rPr>
        <w:t>контролю за</w:t>
      </w:r>
      <w:proofErr w:type="gramEnd"/>
      <w:r w:rsidRPr="0044437F">
        <w:rPr>
          <w:rFonts w:cs="Times New Roman"/>
          <w:szCs w:val="28"/>
          <w:lang w:eastAsia="ru-RU"/>
        </w:rPr>
        <w:t xml:space="preserve"> своим поведением.</w:t>
      </w:r>
    </w:p>
    <w:p w14:paraId="3D45CEB8" w14:textId="79D0F7BB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6.</w:t>
      </w:r>
      <w:r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 xml:space="preserve">Оценка </w:t>
      </w:r>
      <w:proofErr w:type="gramStart"/>
      <w:r w:rsidRPr="0044437F">
        <w:rPr>
          <w:rFonts w:cs="Times New Roman"/>
          <w:szCs w:val="28"/>
          <w:lang w:eastAsia="ru-RU"/>
        </w:rPr>
        <w:t>степени выраженности нарушения автономии инвалида</w:t>
      </w:r>
      <w:proofErr w:type="gramEnd"/>
      <w:r w:rsidRPr="0044437F">
        <w:rPr>
          <w:rFonts w:cs="Times New Roman"/>
          <w:szCs w:val="28"/>
          <w:lang w:eastAsia="ru-RU"/>
        </w:rPr>
        <w:t xml:space="preserve"> производится в баллах в диапазоне от 23 до 272 баллов.</w:t>
      </w:r>
    </w:p>
    <w:p w14:paraId="3A183A5E" w14:textId="40D7B517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7.</w:t>
      </w:r>
      <w:r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Выделяются 4 степени выраженности нарушения автономии инвалида:</w:t>
      </w:r>
    </w:p>
    <w:p w14:paraId="4E83F39A" w14:textId="3F2A5657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I</w:t>
      </w:r>
      <w:r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степень</w:t>
      </w:r>
      <w:r w:rsidR="00E241BA">
        <w:rPr>
          <w:rFonts w:cs="Times New Roman"/>
          <w:szCs w:val="28"/>
          <w:lang w:eastAsia="ru-RU"/>
        </w:rPr>
        <w:t> </w:t>
      </w:r>
      <w:r>
        <w:rPr>
          <w:rFonts w:cs="Times New Roman"/>
          <w:szCs w:val="28"/>
          <w:lang w:eastAsia="ru-RU"/>
        </w:rPr>
        <w:t>–</w:t>
      </w:r>
      <w:r w:rsidR="00E241BA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незначительные нарушения автономии инвалида в диапазоне от 23 до 68 баллов.</w:t>
      </w:r>
    </w:p>
    <w:p w14:paraId="3725316A" w14:textId="2F561835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II</w:t>
      </w:r>
      <w:r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 xml:space="preserve">степень </w:t>
      </w:r>
      <w:r>
        <w:rPr>
          <w:rFonts w:cs="Times New Roman"/>
          <w:szCs w:val="28"/>
          <w:lang w:eastAsia="ru-RU"/>
        </w:rPr>
        <w:t>–</w:t>
      </w:r>
      <w:r w:rsidRPr="0044437F">
        <w:rPr>
          <w:rFonts w:cs="Times New Roman"/>
          <w:szCs w:val="28"/>
          <w:lang w:eastAsia="ru-RU"/>
        </w:rPr>
        <w:t xml:space="preserve"> умеренные нарушения автономии инвалида в диапазоне от 69 до 136 баллов.</w:t>
      </w:r>
    </w:p>
    <w:p w14:paraId="28E57A83" w14:textId="0340C0EE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III</w:t>
      </w:r>
      <w:r w:rsidR="0016470E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 xml:space="preserve">степень </w:t>
      </w:r>
      <w:r w:rsidR="0016470E">
        <w:rPr>
          <w:rFonts w:cs="Times New Roman"/>
          <w:szCs w:val="28"/>
          <w:lang w:eastAsia="ru-RU"/>
        </w:rPr>
        <w:t>–</w:t>
      </w:r>
      <w:r w:rsidRPr="0044437F">
        <w:rPr>
          <w:rFonts w:cs="Times New Roman"/>
          <w:szCs w:val="28"/>
          <w:lang w:eastAsia="ru-RU"/>
        </w:rPr>
        <w:t xml:space="preserve"> выраженные нарушения автономии инвалида в диапазоне от 137 до 204 баллов.</w:t>
      </w:r>
    </w:p>
    <w:p w14:paraId="0699C69D" w14:textId="3D0BC7D6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IV</w:t>
      </w:r>
      <w:r w:rsidR="0016470E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 xml:space="preserve">степень </w:t>
      </w:r>
      <w:r w:rsidR="0016470E">
        <w:rPr>
          <w:rFonts w:cs="Times New Roman"/>
          <w:szCs w:val="28"/>
          <w:lang w:eastAsia="ru-RU"/>
        </w:rPr>
        <w:t>–</w:t>
      </w:r>
      <w:r w:rsidRPr="0044437F">
        <w:rPr>
          <w:rFonts w:cs="Times New Roman"/>
          <w:szCs w:val="28"/>
          <w:lang w:eastAsia="ru-RU"/>
        </w:rPr>
        <w:t xml:space="preserve"> значительно выраженные нарушения автономии инвалида в диапазоне от 205 до 272 баллов.</w:t>
      </w:r>
    </w:p>
    <w:p w14:paraId="54653267" w14:textId="7A8A05D1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8.</w:t>
      </w:r>
      <w:r w:rsidR="0016470E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 xml:space="preserve">Оценка нарушения автономии инвалида производится в соответствии с количественной системой </w:t>
      </w:r>
      <w:proofErr w:type="gramStart"/>
      <w:r w:rsidRPr="0044437F">
        <w:rPr>
          <w:rFonts w:cs="Times New Roman"/>
          <w:szCs w:val="28"/>
          <w:lang w:eastAsia="ru-RU"/>
        </w:rPr>
        <w:t>оценки степени выраженности нарушения автономии</w:t>
      </w:r>
      <w:proofErr w:type="gramEnd"/>
      <w:r w:rsidRPr="0044437F">
        <w:rPr>
          <w:rFonts w:cs="Times New Roman"/>
          <w:szCs w:val="28"/>
          <w:lang w:eastAsia="ru-RU"/>
        </w:rPr>
        <w:t xml:space="preserve"> инвал</w:t>
      </w:r>
      <w:r w:rsidR="0016470E">
        <w:rPr>
          <w:rFonts w:cs="Times New Roman"/>
          <w:szCs w:val="28"/>
          <w:lang w:eastAsia="ru-RU"/>
        </w:rPr>
        <w:t>ида, предусмотренной таблицей № </w:t>
      </w:r>
      <w:r w:rsidRPr="0044437F">
        <w:rPr>
          <w:rFonts w:cs="Times New Roman"/>
          <w:szCs w:val="28"/>
          <w:lang w:eastAsia="ru-RU"/>
        </w:rPr>
        <w:t>1.</w:t>
      </w:r>
    </w:p>
    <w:p w14:paraId="494B6A31" w14:textId="628F3B87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9.</w:t>
      </w:r>
      <w:r w:rsidR="0016470E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Нарушение автономии инвалида определяется путем опроса инвалида (его законного или уполномоченного представителя) с применением опросника, предусмотренного таблицей №</w:t>
      </w:r>
      <w:r w:rsidR="0016470E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2. Степень нарушения автономии инвалида определяется, исходя из суммы набранных баллов, полученных при заполнении опросника.</w:t>
      </w:r>
    </w:p>
    <w:p w14:paraId="3F06235B" w14:textId="7C736A0C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10.</w:t>
      </w:r>
      <w:r w:rsidR="00E075D8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От степени выраженности нарушения автономии инвалида зависит</w:t>
      </w:r>
      <w:r w:rsidR="00E075D8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объем</w:t>
      </w:r>
      <w:r w:rsidR="00E075D8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необходимых ему</w:t>
      </w:r>
      <w:r w:rsidR="00E075D8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услуг по сопровождаемому проживанию,</w:t>
      </w:r>
      <w:r w:rsidR="00E075D8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включающий тип периодичности предоставления таких услуг и их продолжительность в течение дня/недели, выраженную в часах.</w:t>
      </w:r>
    </w:p>
    <w:p w14:paraId="698729EE" w14:textId="20DEFC57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11.</w:t>
      </w:r>
      <w:r w:rsidR="00E075D8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Выделяются 4 типа периодичности услуг по сопровождаемому проживанию:</w:t>
      </w:r>
    </w:p>
    <w:p w14:paraId="0160816E" w14:textId="2A3B8322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тип</w:t>
      </w:r>
      <w:r w:rsidR="00A26649">
        <w:rPr>
          <w:rFonts w:cs="Times New Roman"/>
          <w:szCs w:val="28"/>
          <w:lang w:eastAsia="ru-RU"/>
        </w:rPr>
        <w:t> – </w:t>
      </w:r>
      <w:r w:rsidRPr="0044437F">
        <w:rPr>
          <w:rFonts w:cs="Times New Roman"/>
          <w:szCs w:val="28"/>
          <w:lang w:eastAsia="ru-RU"/>
        </w:rPr>
        <w:t>предоставление услуг по сопровождаемому проживанию по запросу с продолжительностью от 4 до 12 часов в неделю;</w:t>
      </w:r>
    </w:p>
    <w:p w14:paraId="6E521700" w14:textId="464D8950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2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тип</w:t>
      </w:r>
      <w:r w:rsidR="00A26649">
        <w:rPr>
          <w:rFonts w:cs="Times New Roman"/>
          <w:szCs w:val="28"/>
          <w:lang w:eastAsia="ru-RU"/>
        </w:rPr>
        <w:t> – </w:t>
      </w:r>
      <w:r w:rsidRPr="0044437F">
        <w:rPr>
          <w:rFonts w:cs="Times New Roman"/>
          <w:szCs w:val="28"/>
          <w:lang w:eastAsia="ru-RU"/>
        </w:rPr>
        <w:t>периодическое предоставление услуг по сопровождаемому проживанию с продолжительностью от 12 до 28 часов в неделю;</w:t>
      </w:r>
    </w:p>
    <w:p w14:paraId="3BC75F02" w14:textId="6BF0DCC5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3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тип</w:t>
      </w:r>
      <w:r w:rsidR="00A26649">
        <w:rPr>
          <w:rFonts w:cs="Times New Roman"/>
          <w:szCs w:val="28"/>
          <w:lang w:eastAsia="ru-RU"/>
        </w:rPr>
        <w:t> – </w:t>
      </w:r>
      <w:r w:rsidRPr="0044437F">
        <w:rPr>
          <w:rFonts w:cs="Times New Roman"/>
          <w:szCs w:val="28"/>
          <w:lang w:eastAsia="ru-RU"/>
        </w:rPr>
        <w:t>регулярное</w:t>
      </w:r>
      <w:r w:rsidR="00EF04A4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предоставление услуг по</w:t>
      </w:r>
      <w:r w:rsidR="00EF04A4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сопровождаемому</w:t>
      </w:r>
      <w:r w:rsidR="00EF04A4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проживанию с продолжительностью от 4 до 8 часов в сутки;</w:t>
      </w:r>
    </w:p>
    <w:p w14:paraId="658A4237" w14:textId="6569F13E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4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тип</w:t>
      </w:r>
      <w:r w:rsidR="00A26649">
        <w:rPr>
          <w:rFonts w:cs="Times New Roman"/>
          <w:szCs w:val="28"/>
          <w:lang w:eastAsia="ru-RU"/>
        </w:rPr>
        <w:t> – </w:t>
      </w:r>
      <w:r w:rsidRPr="0044437F">
        <w:rPr>
          <w:rFonts w:cs="Times New Roman"/>
          <w:szCs w:val="28"/>
          <w:lang w:eastAsia="ru-RU"/>
        </w:rPr>
        <w:t>постоянное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предоставление услуг по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сопровождаемому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проживанию с продолжительностью от 8 до 24 часов в сутки.</w:t>
      </w:r>
    </w:p>
    <w:p w14:paraId="42EE397A" w14:textId="26B6846C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proofErr w:type="gramStart"/>
      <w:r w:rsidRPr="0044437F">
        <w:rPr>
          <w:rFonts w:cs="Times New Roman"/>
          <w:szCs w:val="28"/>
          <w:lang w:eastAsia="ru-RU"/>
        </w:rPr>
        <w:t>При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наличии у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инвалида ограничений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способности к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самообслуживанию, самостоятельному передвижению 2 или 3 степени и одновременном определении умеренных или выраженных нарушений</w:t>
      </w:r>
      <w:r w:rsidR="00EF04A4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lastRenderedPageBreak/>
        <w:t>автономии инвалида суммарная оценка степени нарушения автономии инвалида может быть увеличена, но не более чем на 30 баллов к проведенной оценке степени выраженности нарушения автономии инвалида для возможности определения типа периодичности услуг по сопровождаемому проживанию, предусматривающего большую продолжительность предоставления</w:t>
      </w:r>
      <w:proofErr w:type="gramEnd"/>
      <w:r w:rsidRPr="0044437F">
        <w:rPr>
          <w:rFonts w:cs="Times New Roman"/>
          <w:szCs w:val="28"/>
          <w:lang w:eastAsia="ru-RU"/>
        </w:rPr>
        <w:t xml:space="preserve"> услуг по сопровождаемому проживанию.</w:t>
      </w:r>
    </w:p>
    <w:p w14:paraId="481FDD4E" w14:textId="2D85DC1C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12.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Критерием для установления нуждаемости инвалида в сопровождаемом проживании является I и более выраженная степень нарушения автономии инвалида (в диапазоне от 23 до 272 баллов).</w:t>
      </w:r>
    </w:p>
    <w:p w14:paraId="0979C6F7" w14:textId="1ED4C961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12.1.</w:t>
      </w:r>
      <w:r w:rsidR="00A26649">
        <w:rPr>
          <w:rFonts w:cs="Times New Roman"/>
          <w:szCs w:val="28"/>
          <w:lang w:eastAsia="ru-RU"/>
        </w:rPr>
        <w:t> </w:t>
      </w:r>
      <w:proofErr w:type="gramStart"/>
      <w:r w:rsidRPr="0044437F">
        <w:rPr>
          <w:rFonts w:cs="Times New Roman"/>
          <w:szCs w:val="28"/>
          <w:lang w:eastAsia="ru-RU"/>
        </w:rPr>
        <w:t>Критерием для определения нуждаемости инвалида в 1 типе периодичности услуг по сопровождаемому проживанию является нарушение автономии инвалида I степени (в диапазоне от 23 до 68 баллов), обуславливающее нуждаемость инвалида в удовлетворении его периодически возникающих запросов для решения новых задач организации своей жизни или планирования</w:t>
      </w:r>
      <w:r w:rsidR="00A26649">
        <w:rPr>
          <w:rFonts w:cs="Times New Roman"/>
          <w:szCs w:val="28"/>
          <w:lang w:eastAsia="ru-RU"/>
        </w:rPr>
        <w:t xml:space="preserve"> или </w:t>
      </w:r>
      <w:r w:rsidRPr="0044437F">
        <w:rPr>
          <w:rFonts w:cs="Times New Roman"/>
          <w:szCs w:val="28"/>
          <w:lang w:eastAsia="ru-RU"/>
        </w:rPr>
        <w:t>выполнения сложной программы действий с помощью объяснений, ситуативной поддержки и контроля сопровождающего лица.</w:t>
      </w:r>
      <w:proofErr w:type="gramEnd"/>
    </w:p>
    <w:p w14:paraId="1FD2AC1A" w14:textId="4712111F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12.2.</w:t>
      </w:r>
      <w:r w:rsidR="00A26649">
        <w:rPr>
          <w:rFonts w:cs="Times New Roman"/>
          <w:szCs w:val="28"/>
          <w:lang w:eastAsia="ru-RU"/>
        </w:rPr>
        <w:t> </w:t>
      </w:r>
      <w:proofErr w:type="gramStart"/>
      <w:r w:rsidRPr="0044437F">
        <w:rPr>
          <w:rFonts w:cs="Times New Roman"/>
          <w:szCs w:val="28"/>
          <w:lang w:eastAsia="ru-RU"/>
        </w:rPr>
        <w:t>Критерием для определения нуждаемости инвалида во 2 типе периодичности услуг по сопровождаемому проживанию является нарушение автономии инвалида II степени (в диапазоне от 69 до 136 баллов), обуславливающее нуждаемость инвалида в периодическом (несколько раз в неделю) напоминании, содействии, участии при выполнении действий и контроле сопровождающего лица для решения отдельных задач организации жизни инвалида.</w:t>
      </w:r>
      <w:proofErr w:type="gramEnd"/>
    </w:p>
    <w:p w14:paraId="5C77B05D" w14:textId="442530B1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12.3.</w:t>
      </w:r>
      <w:r w:rsidR="00A26649">
        <w:rPr>
          <w:rFonts w:cs="Times New Roman"/>
          <w:szCs w:val="28"/>
          <w:lang w:eastAsia="ru-RU"/>
        </w:rPr>
        <w:t> </w:t>
      </w:r>
      <w:proofErr w:type="gramStart"/>
      <w:r w:rsidRPr="0044437F">
        <w:rPr>
          <w:rFonts w:cs="Times New Roman"/>
          <w:szCs w:val="28"/>
          <w:lang w:eastAsia="ru-RU"/>
        </w:rPr>
        <w:t>Критерием для определения нуждаемости инвалида в 3 типе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периодичности услуг по сопровождаемому проживанию является нарушение автономии инвалида III степени (в диапазоне от 137 до 204 баллов), обуславливающее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нуждаемость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инвалида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в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регулярной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ежедневной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посторонней помощи, в частых напоминаниях и контроле, руководящем участии сопровождающего лица, совместном выполнении действий, а иногда в замещающем выполнении определенных действий.</w:t>
      </w:r>
      <w:proofErr w:type="gramEnd"/>
    </w:p>
    <w:p w14:paraId="3CEA98E9" w14:textId="7274D312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12.4.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Критерием для определения нуждаемости инвалида в 4 типе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периодичности услуг по сопровождаемому проживанию является нарушение автономии инвалида IV степени (в диапазоне от 205 до 272 баллов), обуславливающее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нуждаемость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инвалида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в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ежедневной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постоянной</w:t>
      </w:r>
      <w:r w:rsidR="00A26649">
        <w:rPr>
          <w:rFonts w:cs="Times New Roman"/>
          <w:szCs w:val="28"/>
          <w:lang w:eastAsia="ru-RU"/>
        </w:rPr>
        <w:t xml:space="preserve"> </w:t>
      </w:r>
      <w:r w:rsidRPr="0044437F">
        <w:rPr>
          <w:rFonts w:cs="Times New Roman"/>
          <w:szCs w:val="28"/>
          <w:lang w:eastAsia="ru-RU"/>
        </w:rPr>
        <w:t>посторонней помощи, уходе, присмотре (постоянном замещающем выполнении определенных действий).</w:t>
      </w:r>
    </w:p>
    <w:p w14:paraId="0EF8F1EC" w14:textId="50D557F2" w:rsidR="0044437F" w:rsidRP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13.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>При определении нуждаемости инвалида в 4 типе периодичности услуг по сопровождаемому проживанию может рассматриваться вопрос о целесообразности</w:t>
      </w:r>
      <w:r w:rsidR="00A26649">
        <w:rPr>
          <w:rFonts w:cs="Times New Roman"/>
          <w:szCs w:val="28"/>
          <w:lang w:eastAsia="ru-RU"/>
        </w:rPr>
        <w:t xml:space="preserve"> или </w:t>
      </w:r>
      <w:r w:rsidRPr="0044437F">
        <w:rPr>
          <w:rFonts w:cs="Times New Roman"/>
          <w:szCs w:val="28"/>
          <w:lang w:eastAsia="ru-RU"/>
        </w:rPr>
        <w:t>нецелесообразности организации сопровождаемого проживания для такого инвалида исключительно в домашних условиях.</w:t>
      </w:r>
    </w:p>
    <w:p w14:paraId="14DAF798" w14:textId="2B69EEFD" w:rsidR="0044437F" w:rsidRDefault="0044437F" w:rsidP="0044437F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  <w:r w:rsidRPr="0044437F">
        <w:rPr>
          <w:rFonts w:cs="Times New Roman"/>
          <w:szCs w:val="28"/>
          <w:lang w:eastAsia="ru-RU"/>
        </w:rPr>
        <w:t>14.</w:t>
      </w:r>
      <w:r w:rsidR="00A26649">
        <w:rPr>
          <w:rFonts w:cs="Times New Roman"/>
          <w:szCs w:val="28"/>
          <w:lang w:eastAsia="ru-RU"/>
        </w:rPr>
        <w:t> </w:t>
      </w:r>
      <w:r w:rsidRPr="0044437F">
        <w:rPr>
          <w:rFonts w:cs="Times New Roman"/>
          <w:szCs w:val="28"/>
          <w:lang w:eastAsia="ru-RU"/>
        </w:rPr>
        <w:t xml:space="preserve">Пересмотр </w:t>
      </w:r>
      <w:proofErr w:type="gramStart"/>
      <w:r w:rsidRPr="0044437F">
        <w:rPr>
          <w:rFonts w:cs="Times New Roman"/>
          <w:szCs w:val="28"/>
          <w:lang w:eastAsia="ru-RU"/>
        </w:rPr>
        <w:t>степени выраженности нарушения автономии инвалида</w:t>
      </w:r>
      <w:proofErr w:type="gramEnd"/>
      <w:r w:rsidRPr="0044437F">
        <w:rPr>
          <w:rFonts w:cs="Times New Roman"/>
          <w:szCs w:val="28"/>
          <w:lang w:eastAsia="ru-RU"/>
        </w:rPr>
        <w:t xml:space="preserve"> осуществляется индивидуально, но не реже, чем 1 раз в три года.</w:t>
      </w:r>
    </w:p>
    <w:p w14:paraId="537F7A95" w14:textId="77777777" w:rsidR="002C78CD" w:rsidRPr="0044437F" w:rsidRDefault="002C78CD" w:rsidP="002C78CD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</w:p>
    <w:p w14:paraId="5C8E9AA4" w14:textId="77777777" w:rsidR="002C78CD" w:rsidRDefault="002C78CD" w:rsidP="002C78CD">
      <w:pPr>
        <w:jc w:val="both"/>
        <w:sectPr w:rsidR="002C78CD" w:rsidSect="00DD7230">
          <w:headerReference w:type="default" r:id="rId13"/>
          <w:headerReference w:type="first" r:id="rId14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405BEDC6" w14:textId="7CFD2909" w:rsidR="002C78CD" w:rsidRDefault="002C78CD" w:rsidP="001E0FCB">
      <w:pPr>
        <w:pStyle w:val="22"/>
        <w:shd w:val="clear" w:color="auto" w:fill="auto"/>
        <w:spacing w:after="230" w:line="260" w:lineRule="exact"/>
        <w:ind w:left="11907"/>
        <w:jc w:val="right"/>
      </w:pPr>
      <w:r>
        <w:lastRenderedPageBreak/>
        <w:t>Таблица №</w:t>
      </w:r>
      <w:r w:rsidR="001E0FCB">
        <w:t> </w:t>
      </w:r>
      <w:r>
        <w:t>1</w:t>
      </w:r>
    </w:p>
    <w:p w14:paraId="21BD8B5D" w14:textId="77777777" w:rsidR="002C78CD" w:rsidRDefault="002C78CD" w:rsidP="00B268F7">
      <w:pPr>
        <w:pStyle w:val="13"/>
        <w:shd w:val="clear" w:color="auto" w:fill="auto"/>
        <w:spacing w:before="0" w:line="260" w:lineRule="exact"/>
        <w:ind w:right="340"/>
      </w:pPr>
      <w:bookmarkStart w:id="0" w:name="bookmark0"/>
      <w:r>
        <w:t xml:space="preserve">Количественная система </w:t>
      </w:r>
      <w:proofErr w:type="gramStart"/>
      <w:r>
        <w:t>оценки степени выраженности нарушения автономии инвалида</w:t>
      </w:r>
      <w:bookmarkEnd w:id="0"/>
      <w:proofErr w:type="gramEnd"/>
    </w:p>
    <w:p w14:paraId="5A3C6D19" w14:textId="77777777" w:rsidR="00B268F7" w:rsidRDefault="00B268F7" w:rsidP="00B268F7">
      <w:pPr>
        <w:pStyle w:val="13"/>
        <w:shd w:val="clear" w:color="auto" w:fill="auto"/>
        <w:spacing w:before="0" w:line="260" w:lineRule="exact"/>
        <w:ind w:right="340"/>
      </w:pPr>
    </w:p>
    <w:tbl>
      <w:tblPr>
        <w:tblOverlap w:val="never"/>
        <w:tblW w:w="14510" w:type="dxa"/>
        <w:jc w:val="center"/>
        <w:tblInd w:w="4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69"/>
        <w:gridCol w:w="2127"/>
        <w:gridCol w:w="2268"/>
        <w:gridCol w:w="2268"/>
        <w:gridCol w:w="2409"/>
        <w:gridCol w:w="2552"/>
        <w:gridCol w:w="2417"/>
      </w:tblGrid>
      <w:tr w:rsidR="002C78CD" w:rsidRPr="002C78CD" w14:paraId="667DC065" w14:textId="77777777" w:rsidTr="001D1041">
        <w:trPr>
          <w:trHeight w:val="20"/>
          <w:jc w:val="center"/>
        </w:trPr>
        <w:tc>
          <w:tcPr>
            <w:tcW w:w="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983EBB" w14:textId="77777777" w:rsidR="002C78CD" w:rsidRPr="002C78CD" w:rsidRDefault="002C78CD" w:rsidP="002C78CD">
            <w:pPr>
              <w:pStyle w:val="22"/>
              <w:shd w:val="clear" w:color="auto" w:fill="auto"/>
              <w:spacing w:after="60" w:line="220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№</w:t>
            </w:r>
          </w:p>
          <w:p w14:paraId="0EAB84DF" w14:textId="77777777" w:rsidR="002C78CD" w:rsidRPr="002C78CD" w:rsidRDefault="002C78CD" w:rsidP="002C78CD">
            <w:pPr>
              <w:pStyle w:val="22"/>
              <w:shd w:val="clear" w:color="auto" w:fill="auto"/>
              <w:spacing w:before="60" w:after="0" w:line="220" w:lineRule="exact"/>
              <w:jc w:val="center"/>
              <w:rPr>
                <w:sz w:val="24"/>
                <w:szCs w:val="24"/>
              </w:rPr>
            </w:pPr>
            <w:proofErr w:type="gramStart"/>
            <w:r w:rsidRPr="002C78CD">
              <w:rPr>
                <w:rStyle w:val="211pt"/>
                <w:sz w:val="24"/>
                <w:szCs w:val="24"/>
              </w:rPr>
              <w:t>п</w:t>
            </w:r>
            <w:proofErr w:type="gramEnd"/>
            <w:r w:rsidRPr="002C78CD">
              <w:rPr>
                <w:rStyle w:val="211pt"/>
                <w:sz w:val="24"/>
                <w:szCs w:val="24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151914" w14:textId="77777777" w:rsidR="002C78CD" w:rsidRPr="002C78CD" w:rsidRDefault="002C78CD" w:rsidP="002C78CD">
            <w:pPr>
              <w:pStyle w:val="22"/>
              <w:shd w:val="clear" w:color="auto" w:fill="auto"/>
              <w:spacing w:after="0" w:line="262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Основные задачи и действия, необходимые для самостоятельного жизнеустройства инвалида и вовлечения его в жизненные ситуации, в рамках автономии</w:t>
            </w:r>
          </w:p>
        </w:tc>
        <w:tc>
          <w:tcPr>
            <w:tcW w:w="1191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8EC329" w14:textId="77777777" w:rsidR="002C78CD" w:rsidRDefault="002C78CD" w:rsidP="002C78CD">
            <w:pPr>
              <w:pStyle w:val="22"/>
              <w:shd w:val="clear" w:color="auto" w:fill="auto"/>
              <w:spacing w:after="0" w:line="220" w:lineRule="exact"/>
              <w:jc w:val="center"/>
              <w:rPr>
                <w:rStyle w:val="211pt"/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Степень выраженности нарушения автономии инвалида</w:t>
            </w:r>
          </w:p>
          <w:p w14:paraId="75700BB3" w14:textId="77777777" w:rsidR="004E6759" w:rsidRPr="002C78CD" w:rsidRDefault="004E6759" w:rsidP="002C78CD">
            <w:pPr>
              <w:pStyle w:val="2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4E6759" w:rsidRPr="002C78CD" w14:paraId="39DB4714" w14:textId="77777777" w:rsidTr="001D1041">
        <w:trPr>
          <w:trHeight w:val="20"/>
          <w:jc w:val="center"/>
        </w:trPr>
        <w:tc>
          <w:tcPr>
            <w:tcW w:w="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AD1F7" w14:textId="77777777" w:rsidR="002C78CD" w:rsidRPr="002C78CD" w:rsidRDefault="002C78CD" w:rsidP="002C78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659A18" w14:textId="77777777" w:rsidR="002C78CD" w:rsidRPr="002C78CD" w:rsidRDefault="002C78CD" w:rsidP="002C78C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D54864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0 баллов нет нарушения автономии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46CFC0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1 балл</w:t>
            </w:r>
          </w:p>
          <w:p w14:paraId="3E9CC969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незначительное</w:t>
            </w:r>
          </w:p>
          <w:p w14:paraId="1FE79C5F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нарушение</w:t>
            </w:r>
          </w:p>
          <w:p w14:paraId="1366B4CB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автономии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327FC6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2 балла</w:t>
            </w:r>
          </w:p>
          <w:p w14:paraId="3A5CB954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умеренно выраженное нарушение автономии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3EA2A9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3 балла</w:t>
            </w:r>
          </w:p>
          <w:p w14:paraId="07F2EA64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выраженное нарушение автономии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6AC43" w14:textId="77777777" w:rsidR="002C78CD" w:rsidRPr="002C78CD" w:rsidRDefault="002C78CD" w:rsidP="002C78CD">
            <w:pPr>
              <w:pStyle w:val="22"/>
              <w:shd w:val="clear" w:color="auto" w:fill="auto"/>
              <w:spacing w:after="0" w:line="257" w:lineRule="exact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4 балла значительно выраженное нарушение автономии</w:t>
            </w:r>
          </w:p>
        </w:tc>
      </w:tr>
    </w:tbl>
    <w:p w14:paraId="33D33F06" w14:textId="77777777" w:rsidR="00460E0F" w:rsidRPr="00460E0F" w:rsidRDefault="00460E0F">
      <w:pPr>
        <w:rPr>
          <w:sz w:val="2"/>
          <w:szCs w:val="2"/>
        </w:rPr>
      </w:pPr>
    </w:p>
    <w:tbl>
      <w:tblPr>
        <w:tblOverlap w:val="never"/>
        <w:tblW w:w="14517" w:type="dxa"/>
        <w:jc w:val="center"/>
        <w:tblInd w:w="9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3"/>
        <w:gridCol w:w="2128"/>
        <w:gridCol w:w="2268"/>
        <w:gridCol w:w="2268"/>
        <w:gridCol w:w="2409"/>
        <w:gridCol w:w="2552"/>
        <w:gridCol w:w="2419"/>
      </w:tblGrid>
      <w:tr w:rsidR="00266117" w:rsidRPr="002C78CD" w14:paraId="5FBF4472" w14:textId="77777777" w:rsidTr="00986E6A">
        <w:trPr>
          <w:trHeight w:val="20"/>
          <w:tblHeader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12124B" w14:textId="6F5F3604" w:rsidR="00460E0F" w:rsidRPr="002C78CD" w:rsidRDefault="00A753A6" w:rsidP="00B73D8E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440DF2">
              <w:rPr>
                <w:sz w:val="24"/>
                <w:szCs w:val="24"/>
              </w:rPr>
              <w:t>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4B11E" w14:textId="0FC15BF2" w:rsidR="00460E0F" w:rsidRPr="002C78CD" w:rsidRDefault="001162CB" w:rsidP="00B73D8E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40DF2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BBEFD" w14:textId="483531F8" w:rsidR="00460E0F" w:rsidRPr="002C78CD" w:rsidRDefault="001162CB" w:rsidP="00B73D8E">
            <w:pPr>
              <w:pStyle w:val="22"/>
              <w:shd w:val="clear" w:color="auto" w:fill="auto"/>
              <w:spacing w:after="0" w:line="257" w:lineRule="exact"/>
              <w:jc w:val="center"/>
              <w:rPr>
                <w:rStyle w:val="211pt"/>
                <w:sz w:val="24"/>
                <w:szCs w:val="24"/>
              </w:rPr>
            </w:pPr>
            <w:r w:rsidRPr="00440DF2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7AC9C0" w14:textId="6F2E4D73" w:rsidR="00460E0F" w:rsidRPr="002C78CD" w:rsidRDefault="001162CB" w:rsidP="00B73D8E">
            <w:pPr>
              <w:pStyle w:val="22"/>
              <w:shd w:val="clear" w:color="auto" w:fill="auto"/>
              <w:spacing w:after="0" w:line="257" w:lineRule="exact"/>
              <w:jc w:val="center"/>
              <w:rPr>
                <w:rStyle w:val="211pt"/>
                <w:sz w:val="24"/>
                <w:szCs w:val="24"/>
              </w:rPr>
            </w:pPr>
            <w:r w:rsidRPr="00440DF2"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A9C6C" w14:textId="5DFB402D" w:rsidR="00460E0F" w:rsidRPr="002C78CD" w:rsidRDefault="001162CB" w:rsidP="00B73D8E">
            <w:pPr>
              <w:pStyle w:val="22"/>
              <w:shd w:val="clear" w:color="auto" w:fill="auto"/>
              <w:spacing w:after="0" w:line="257" w:lineRule="exact"/>
              <w:jc w:val="center"/>
              <w:rPr>
                <w:rStyle w:val="211pt"/>
                <w:sz w:val="24"/>
                <w:szCs w:val="24"/>
              </w:rPr>
            </w:pPr>
            <w:r w:rsidRPr="00440DF2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6FB4A0" w14:textId="6295179E" w:rsidR="00460E0F" w:rsidRPr="002C78CD" w:rsidRDefault="001162CB" w:rsidP="00B73D8E">
            <w:pPr>
              <w:pStyle w:val="22"/>
              <w:shd w:val="clear" w:color="auto" w:fill="auto"/>
              <w:spacing w:after="0" w:line="257" w:lineRule="exact"/>
              <w:jc w:val="center"/>
              <w:rPr>
                <w:rStyle w:val="211pt"/>
                <w:sz w:val="24"/>
                <w:szCs w:val="24"/>
              </w:rPr>
            </w:pPr>
            <w:r w:rsidRPr="00440DF2">
              <w:rPr>
                <w:sz w:val="24"/>
                <w:szCs w:val="24"/>
              </w:rPr>
              <w:t>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712C5A" w14:textId="05F06A04" w:rsidR="00460E0F" w:rsidRPr="002C78CD" w:rsidRDefault="001162CB" w:rsidP="00B73D8E">
            <w:pPr>
              <w:pStyle w:val="22"/>
              <w:shd w:val="clear" w:color="auto" w:fill="auto"/>
              <w:spacing w:after="0" w:line="257" w:lineRule="exact"/>
              <w:jc w:val="center"/>
              <w:rPr>
                <w:rStyle w:val="211pt"/>
                <w:sz w:val="24"/>
                <w:szCs w:val="24"/>
              </w:rPr>
            </w:pPr>
            <w:r w:rsidRPr="00440DF2">
              <w:rPr>
                <w:sz w:val="24"/>
                <w:szCs w:val="24"/>
              </w:rPr>
              <w:t>7</w:t>
            </w:r>
          </w:p>
        </w:tc>
      </w:tr>
      <w:tr w:rsidR="00460E0F" w:rsidRPr="002C78CD" w14:paraId="1342759F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2A1B5" w14:textId="78CB2C9A" w:rsidR="00460E0F" w:rsidRPr="002C78CD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ОРИЕНТАЦИЯ</w:t>
            </w:r>
          </w:p>
        </w:tc>
      </w:tr>
      <w:tr w:rsidR="00571463" w:rsidRPr="002C78CD" w14:paraId="1C5B1AB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71892" w14:textId="300978C6" w:rsidR="00460E0F" w:rsidRPr="002C78CD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C78CD">
              <w:rPr>
                <w:rStyle w:val="2Arial10pt"/>
                <w:rFonts w:ascii="Times New Roman" w:hAnsi="Times New Roman" w:cs="Times New Roman"/>
                <w:sz w:val="24"/>
                <w:szCs w:val="24"/>
              </w:rPr>
              <w:t>1</w:t>
            </w:r>
            <w:r w:rsidRPr="002C78CD">
              <w:rPr>
                <w:rStyle w:val="2LucidaSansUnicode9p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681A3" w14:textId="6B8396CC" w:rsidR="00460E0F" w:rsidRPr="002C78CD" w:rsidRDefault="001162CB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 xml:space="preserve">Знает </w:t>
            </w:r>
            <w:proofErr w:type="gramStart"/>
            <w:r w:rsidRPr="002C78CD">
              <w:rPr>
                <w:rStyle w:val="211pt"/>
                <w:sz w:val="24"/>
                <w:szCs w:val="24"/>
              </w:rPr>
              <w:t>свои</w:t>
            </w:r>
            <w:proofErr w:type="gramEnd"/>
            <w:r w:rsidRPr="002C78CD">
              <w:rPr>
                <w:rStyle w:val="211pt"/>
                <w:sz w:val="24"/>
                <w:szCs w:val="24"/>
              </w:rPr>
              <w:t xml:space="preserve"> фамилию, имя, отчество, верно сообщает личную информацию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839EF" w14:textId="043DEA09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rStyle w:val="211pt"/>
                <w:sz w:val="24"/>
                <w:szCs w:val="24"/>
              </w:rPr>
              <w:t>в</w:t>
            </w:r>
            <w:r w:rsidRPr="002C78CD">
              <w:rPr>
                <w:rStyle w:val="211pt"/>
                <w:sz w:val="24"/>
                <w:szCs w:val="24"/>
              </w:rPr>
              <w:t>ерно</w:t>
            </w:r>
            <w:proofErr w:type="gramEnd"/>
            <w:r w:rsidRPr="002C78CD">
              <w:rPr>
                <w:rStyle w:val="211pt"/>
                <w:sz w:val="24"/>
                <w:szCs w:val="24"/>
              </w:rPr>
              <w:t xml:space="preserve"> называет свои фамилию, имя, отчество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358FF" w14:textId="31002620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rStyle w:val="211pt"/>
                <w:sz w:val="24"/>
                <w:szCs w:val="24"/>
              </w:rPr>
              <w:t>с</w:t>
            </w:r>
            <w:r w:rsidRPr="002C78CD">
              <w:rPr>
                <w:rStyle w:val="211pt"/>
                <w:sz w:val="24"/>
                <w:szCs w:val="24"/>
              </w:rPr>
              <w:t>пособен с незначительной помощью (назвать фамилию, имя, отчество после дополнительных вопросов или с одной ошибкой, долго отвечает на вопрос)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65B16" w14:textId="697A69EE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rStyle w:val="211pt"/>
                <w:sz w:val="24"/>
                <w:szCs w:val="24"/>
              </w:rPr>
              <w:t>с</w:t>
            </w:r>
            <w:r w:rsidRPr="002C78CD">
              <w:rPr>
                <w:rStyle w:val="211pt"/>
                <w:sz w:val="24"/>
                <w:szCs w:val="24"/>
              </w:rPr>
              <w:t>пособен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</w:t>
            </w:r>
            <w:r w:rsidRPr="002C78CD">
              <w:rPr>
                <w:rStyle w:val="211pt"/>
                <w:sz w:val="24"/>
                <w:szCs w:val="24"/>
              </w:rPr>
              <w:t>ориентироваться в собственной личности с помощью (назвать фамилию, имя, отчество только после дополнительных вопросов и с ошибками)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107E0" w14:textId="1E36B34F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с</w:t>
            </w:r>
            <w:r w:rsidRPr="002C78CD">
              <w:rPr>
                <w:rStyle w:val="211pt"/>
                <w:sz w:val="24"/>
                <w:szCs w:val="24"/>
              </w:rPr>
              <w:t>о значительной помощью (делает много ошибок)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7EEA6" w14:textId="54C7691D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211pt"/>
                <w:sz w:val="24"/>
                <w:szCs w:val="24"/>
              </w:rPr>
              <w:t>н</w:t>
            </w:r>
            <w:r w:rsidRPr="002C78CD">
              <w:rPr>
                <w:rStyle w:val="211pt"/>
                <w:sz w:val="24"/>
                <w:szCs w:val="24"/>
              </w:rPr>
              <w:t>е может самостоятельно назвать фамилию, имя, отчество</w:t>
            </w:r>
          </w:p>
        </w:tc>
      </w:tr>
      <w:tr w:rsidR="00266117" w:rsidRPr="002C78CD" w14:paraId="1757786A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1CB219" w14:textId="0303870A" w:rsidR="00460E0F" w:rsidRPr="002C78CD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E95E32" w14:textId="6AC768E5" w:rsidR="00460E0F" w:rsidRPr="002C78CD" w:rsidRDefault="001162CB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Правильно определяет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CF7A68" w14:textId="44373243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>самостоятельно и правильно определяет 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505DE8" w14:textId="58975D2E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2C78CD">
              <w:rPr>
                <w:rStyle w:val="211pt"/>
                <w:sz w:val="24"/>
                <w:szCs w:val="24"/>
              </w:rPr>
              <w:t>способен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2C78CD">
              <w:rPr>
                <w:rStyle w:val="211pt"/>
                <w:sz w:val="24"/>
                <w:szCs w:val="24"/>
              </w:rPr>
              <w:t>ориентироваться во времени с незначительной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 xml:space="preserve">помощью (назвать дату после дополнительных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вопросов или с одной ошибкой, долго отвечает на вопрос)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E432CD" w14:textId="6D2E5E95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2C78CD">
              <w:rPr>
                <w:rStyle w:val="211pt"/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</w:t>
            </w:r>
            <w:r w:rsidRPr="002C78CD">
              <w:rPr>
                <w:rStyle w:val="211pt"/>
                <w:sz w:val="24"/>
                <w:szCs w:val="24"/>
              </w:rPr>
              <w:t>ориентироваться во времени с помощью (назвать дату только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 xml:space="preserve">после дополнительных вопросов и с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ошибками)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181F15" w14:textId="4F83B91F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2C78CD">
              <w:rPr>
                <w:rStyle w:val="211pt"/>
                <w:sz w:val="24"/>
                <w:szCs w:val="24"/>
              </w:rPr>
              <w:lastRenderedPageBreak/>
              <w:t>способен</w:t>
            </w:r>
            <w:proofErr w:type="gramEnd"/>
            <w:r>
              <w:rPr>
                <w:rStyle w:val="211pt"/>
                <w:sz w:val="24"/>
                <w:szCs w:val="24"/>
              </w:rPr>
              <w:t xml:space="preserve"> </w:t>
            </w:r>
            <w:r w:rsidRPr="002C78CD">
              <w:rPr>
                <w:rStyle w:val="211pt"/>
                <w:sz w:val="24"/>
                <w:szCs w:val="24"/>
              </w:rPr>
              <w:t>ориентироваться во времени со значительной помощью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6D2600" w14:textId="4191553A" w:rsidR="00460E0F" w:rsidRPr="002C78CD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2C78CD">
              <w:rPr>
                <w:rStyle w:val="211pt"/>
                <w:sz w:val="24"/>
                <w:szCs w:val="24"/>
              </w:rPr>
              <w:t xml:space="preserve">не </w:t>
            </w:r>
            <w:proofErr w:type="gramStart"/>
            <w:r w:rsidRPr="002C78CD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2C78CD">
              <w:rPr>
                <w:rStyle w:val="211pt"/>
                <w:sz w:val="24"/>
                <w:szCs w:val="24"/>
              </w:rPr>
              <w:t xml:space="preserve"> самостоятельно ориентироваться во времени</w:t>
            </w:r>
          </w:p>
        </w:tc>
      </w:tr>
      <w:tr w:rsidR="00571463" w:rsidRPr="00B268F7" w14:paraId="7A79CFBF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C487D" w14:textId="3D7D7B5D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5CDF6" w14:textId="2513073D" w:rsidR="00460E0F" w:rsidRPr="00B268F7" w:rsidRDefault="001162CB" w:rsidP="00A753A6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свои ограничения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B1515" w14:textId="12C53437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о своей группе инвалидности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з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нает свой диагноз. может описать ограничения и проблемы, связанные со здоровьем (в том числе психическим)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4A1BD" w14:textId="2D57FF93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о своей группе инвалидности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е знает свой диагноз, но признает нарушения здоровья (в том числе психического)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42B50" w14:textId="3CF25DB7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дает неуверенные или отрицательные ответы относительно диагноза и группы инвалидности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м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ожет описать свои проблемы со здоровьем только при настойчивых расспросах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интервьюера или уверенно описывает только проблемы соматического здоровья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E5155" w14:textId="622AB602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признает наличие заболевания, нарушений здоровья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32FB3" w14:textId="4B4B96A1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не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понимать свои ограничения</w:t>
            </w:r>
          </w:p>
        </w:tc>
      </w:tr>
      <w:tr w:rsidR="00571463" w:rsidRPr="00B268F7" w14:paraId="125828F4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23DDE8" w14:textId="1B7DE128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A595AB" w14:textId="1E99D3E5" w:rsidR="00460E0F" w:rsidRPr="00B268F7" w:rsidRDefault="001162CB" w:rsidP="00A753A6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где находится,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 xml:space="preserve">Ориентируется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в месте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25A619" w14:textId="7D406FAF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ориентироваться в месте самостоятельно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EA2634" w14:textId="2F6377CF" w:rsidR="00DD0508" w:rsidRPr="00B268F7" w:rsidRDefault="001162CB" w:rsidP="00E241BA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ориентироваться в месте с незначительной помощью (назвать местонахождение с подсказкой, страну, область, город, учреждение, в котором проходит обследование или проживает, этаж, номер квартиры</w:t>
            </w:r>
            <w:r w:rsidR="00DD0508"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(комнаты)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F1EC9A" w14:textId="7CA771E3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ориентироваться в месте с незначительной помощью (назвать местонахождение с подсказкой и одной/двумя ошибками)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83F005" w14:textId="439D9486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ориентироваться в месте со значительной помощью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BB414" w14:textId="7A2137C8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не может самостоятельно ориентироваться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в месте</w:t>
            </w:r>
            <w:proofErr w:type="gramEnd"/>
          </w:p>
        </w:tc>
      </w:tr>
      <w:tr w:rsidR="00460E0F" w:rsidRPr="00B268F7" w14:paraId="3B981BA2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746E8" w14:textId="1D5B78B3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ГЛОБАЛЬНЫЕ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ПСИХО-СОЦИАЛЬНЫЕ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ФУНКЦИИ</w:t>
            </w:r>
          </w:p>
        </w:tc>
      </w:tr>
      <w:tr w:rsidR="00571463" w:rsidRPr="00B268F7" w14:paraId="10DDFE3A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68D82A" w14:textId="757DCD5D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399395" w14:textId="57DFDE18" w:rsidR="00460E0F" w:rsidRPr="00B268F7" w:rsidRDefault="001162CB" w:rsidP="00A753A6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 ситуациях затруднения обращается за помощью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DF8A2D" w14:textId="1FD9F9AB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обращается за помощью в момент возникновения ситуации затруднения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C80B56" w14:textId="2FF8A60E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обращается за помощью, но более длительно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продумывает какая помощь требуется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67C740" w14:textId="1688EFAF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периодически обращается за помощью с незначительной посторонней помощью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539008" w14:textId="5C4BADE4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обращается за помощью только с посторонней помощью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C95C12" w14:textId="60ABA722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нет понимания ситуаций затруднения и/или необходимости получения помощи</w:t>
            </w:r>
          </w:p>
        </w:tc>
      </w:tr>
      <w:tr w:rsidR="00571463" w:rsidRPr="00B268F7" w14:paraId="14F35E9F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EA8D3" w14:textId="07271D24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4F7181" w14:textId="4B425A22" w:rsidR="00460E0F" w:rsidRPr="00B268F7" w:rsidRDefault="001162CB" w:rsidP="00A753A6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Контролирует импульсивные побуждения и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24D4F" w14:textId="6B9ACDBE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ведет себя осознанно и разумно, контролирует свои побуждения и действия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1CBBAD" w14:textId="07F0902F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ведет себя осознанно, иногда бывает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импульсивен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6E249A" w14:textId="7D8ED936" w:rsidR="001A3D84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совершать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импульсивные,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необдуманные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поступки в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определенных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ситуациях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7EF6EB" w14:textId="03444125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импульсивное поведение приводит к определенным коммуникативным сложностям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D38071" w14:textId="187924FB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импульсивное поведение связано с серьезными рисками</w:t>
            </w:r>
          </w:p>
        </w:tc>
      </w:tr>
      <w:tr w:rsidR="00460E0F" w:rsidRPr="00B268F7" w14:paraId="2789102F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81BEFF" w14:textId="40AB9E89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СПЕЦИФИЧЕСКИЕ УМСТВЕННЫЕ ФУНКЦИИ</w:t>
            </w:r>
          </w:p>
        </w:tc>
      </w:tr>
      <w:tr w:rsidR="00571463" w:rsidRPr="00B268F7" w14:paraId="1A05A650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EA2DB" w14:textId="46465D66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FA85DA" w14:textId="76394C0F" w:rsidR="00460E0F" w:rsidRPr="00B268F7" w:rsidRDefault="001162CB" w:rsidP="00A753A6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Воспроизводит по памяти информацию о предыдущих вопросах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4134D" w14:textId="298D89DD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смог четко и понятно изложить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информацию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 xml:space="preserve"> 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об основных темах опроса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567D0" w14:textId="1E11BD64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смог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верно припомнить несколько вопросов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0C4D2F" w14:textId="4BFA76D9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получения информации понадобились организующие усилия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9EDE0" w14:textId="3ACCCFCA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требуются специальные условия и формат интеракций для воспроизведения информации по памяти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E277023" w14:textId="30996AC7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непосредственного опроса не проводилось из-за серьезных трудностей в коммуникации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б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ыло опрошено ближайшее окружение</w:t>
            </w:r>
          </w:p>
        </w:tc>
      </w:tr>
      <w:tr w:rsidR="00571463" w:rsidRPr="00B268F7" w14:paraId="21061C8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A1C5C" w14:textId="25EB0FE4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AED256" w14:textId="033454AF" w:rsidR="00460E0F" w:rsidRPr="00B268F7" w:rsidRDefault="001162CB" w:rsidP="00A753A6">
            <w:pPr>
              <w:pStyle w:val="22"/>
              <w:shd w:val="clear" w:color="auto" w:fill="auto"/>
              <w:spacing w:after="0" w:line="266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окружающих его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7E9B5" w14:textId="68FD8BC5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окружающих его людей, их роли и функции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5DB500" w14:textId="197C943D" w:rsidR="00460E0F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лишь небольшой круг окружающих его людей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F5785F" w14:textId="00EE320C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только по именам или фамилиям, затрудняется назвать другие важные характеристики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17B745" w14:textId="78883BF1" w:rsidR="00460E0F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узнает окружающих, или знает людей выборочно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DE94FB" w14:textId="7F003A72" w:rsidR="00460E0F" w:rsidRPr="00B268F7" w:rsidRDefault="001162CB" w:rsidP="001162CB">
            <w:pPr>
              <w:pStyle w:val="2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узнает окружающих</w:t>
            </w:r>
          </w:p>
        </w:tc>
      </w:tr>
      <w:tr w:rsidR="00460E0F" w:rsidRPr="00B268F7" w14:paraId="32D3F916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813B7E" w14:textId="71084B41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ОБУЧЕНИЕ И ПРИМЕНЕНИЕ ЗНАНИЙ</w:t>
            </w:r>
          </w:p>
        </w:tc>
      </w:tr>
      <w:tr w:rsidR="009B2E6E" w:rsidRPr="00B268F7" w14:paraId="51D2B881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079033" w14:textId="25A3D828" w:rsidR="00460E0F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33986C" w14:textId="6B566D0C" w:rsidR="00460E0F" w:rsidRPr="00B268F7" w:rsidRDefault="001162CB" w:rsidP="00A753A6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правильно прочитать вывески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6B1AF0" w14:textId="7B1633B0" w:rsidR="00460E0F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правильно читает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F52966" w14:textId="674D4F75" w:rsidR="00460E0F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читает правильно, но медленно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423873" w14:textId="0D9AEA99" w:rsidR="00460E0F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читать при создании специальных условий, с применением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вспомогательных средств (читает по слогам)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7C5A22" w14:textId="5E78FFEB" w:rsidR="00460E0F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lastRenderedPageBreak/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читать медленно, с посторонней помощью (может прочитать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(назвать) отдельные буквы)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AB9B2" w14:textId="607C8B7A" w:rsidR="00460E0F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не способен читать</w:t>
            </w:r>
          </w:p>
        </w:tc>
      </w:tr>
      <w:tr w:rsidR="00BC4395" w:rsidRPr="00B268F7" w14:paraId="65FF9B68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2411F" w14:textId="654BEA4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8F789" w14:textId="050BD185" w:rsidR="002C78CD" w:rsidRPr="00B268F7" w:rsidRDefault="001162CB" w:rsidP="00A753A6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написать простую записку на бытовую или личную тему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D223B" w14:textId="7007C0D7" w:rsidR="002C78CD" w:rsidRPr="009B2E6E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правильно и разборчиво пишет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6F4A6" w14:textId="1E3BD101" w:rsidR="002C78CD" w:rsidRPr="009B2E6E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пишет правильно, но медленно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C43529" w14:textId="2BDEFCF4" w:rsidR="002C78CD" w:rsidRPr="009B2E6E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писать: может обводить контуры, чертить палочки, кружочки, другие геометрические фигуры (пишет медленно, неразборчиво, допускает ошибки)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3829DC" w14:textId="58A31A32" w:rsidR="002C78CD" w:rsidRPr="009B2E6E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способен писать при создании специальных условий, с применением вспомогательных средств (может только копировать буквы, цифры, текст)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AA86BB" w14:textId="5F0756EE" w:rsidR="002C78CD" w:rsidRPr="009B2E6E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писать</w:t>
            </w:r>
          </w:p>
        </w:tc>
      </w:tr>
      <w:tr w:rsidR="00BC4395" w:rsidRPr="00B268F7" w14:paraId="228928E2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9DF11" w14:textId="22E73050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8FAD5B" w14:textId="6AED6585" w:rsidR="002C78CD" w:rsidRPr="00B268F7" w:rsidRDefault="001162CB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Проявляет интерес к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саморазвитию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(получению новых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знаний, чтению,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обучению,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получению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образования)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FA5466" w14:textId="58227DFE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получает новые знания, постоянно участвует в обучающих или образовательных занятиях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84ACD1" w14:textId="780B0CCF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периодически участвует в обучающих или образовательных занятиях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E686A6" w14:textId="5B8F2A22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участвует в обучающих или образовательных программах, но хотел бы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85509" w14:textId="09EB7F91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участвует в обучающих или образовательных занятиях в силу возраста или имеющихся нарушений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32616" w14:textId="240D0A4E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участвовать в обучающих или образовательных программах</w:t>
            </w:r>
          </w:p>
        </w:tc>
      </w:tr>
      <w:tr w:rsidR="00BC4395" w:rsidRPr="00B268F7" w14:paraId="2E0FAC99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22891" w14:textId="088F01D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0AFA93" w14:textId="6C88C140" w:rsidR="002C78CD" w:rsidRPr="00B268F7" w:rsidRDefault="001162CB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Удерживает внимание в течение опроса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BA037" w14:textId="5F2AF55F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удерживает внимание в течение всего опроса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E0769F" w14:textId="12391C81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внимание в основном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удерживает, но иногда отвлекается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33ABBF" w14:textId="153BAA9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удержания внимания во время опроса понадобились организующие усилия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508D24" w14:textId="3C831E94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требуются специальные условия и формат интеракций для удержания внимания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434DE2" w14:textId="5BFA7C3E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непосредственного опроса не проводилось из-за серьезных трудностей в коммуникации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б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ыло опрошено ближайшее окружение</w:t>
            </w:r>
          </w:p>
        </w:tc>
      </w:tr>
      <w:tr w:rsidR="00BC4395" w:rsidRPr="00B268F7" w14:paraId="55258A4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5D26BA" w14:textId="502ABF6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A36970" w14:textId="77AE0DED" w:rsidR="002C78CD" w:rsidRPr="00B268F7" w:rsidRDefault="001162CB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Правильно понимает, что находится в объектах,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обозначенных вывесками, и как они функционируют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10CC8C" w14:textId="541F75E0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понимает правильно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76978C" w14:textId="6F7C6C44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правильно, но с уточнениями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096D4" w14:textId="5834FF8D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частично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C6E2A4" w14:textId="246EBEA6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после объяснения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153B8" w14:textId="305A001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понимает и/или не может понять</w:t>
            </w:r>
          </w:p>
        </w:tc>
      </w:tr>
      <w:tr w:rsidR="00DD0508" w:rsidRPr="00B268F7" w14:paraId="2A4EEFCE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E654A2" w14:textId="43967CD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49C6B5" w14:textId="6DCC4ED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посчитать небольшую сумму наличных (в уме или на калькуляторе). Может посчитать сдачу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58F142" w14:textId="6186D235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быстро и легко считает (в том числе, с помощью калькулятора)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2C5336" w14:textId="556DBFCF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считает правильно, но затрачивает больше времени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80F71E" w14:textId="160CF96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считает с небольшими ошибками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94EBBB" w14:textId="507D0F90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считает только с посторонней помощью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241BE4" w14:textId="4D3A43AA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считать</w:t>
            </w:r>
          </w:p>
        </w:tc>
      </w:tr>
      <w:tr w:rsidR="00DD0508" w:rsidRPr="00B268F7" w14:paraId="429A07E5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527845" w14:textId="39F74D19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CBF04" w14:textId="571B443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Принимает решение в ситуации несложного бытового или личного выбора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4AF977" w14:textId="47F93949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легко, четко и адекватно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формулирует свои предпочтения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2D40F6" w14:textId="1DEE1A02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формулирует свои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предпочтения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самостоятельно, но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требуются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небольшие</w:t>
            </w:r>
            <w:r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уточнения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22090A" w14:textId="315667A6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описать свои предпочтения и причины выбора только при пояснениях и под руководством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19F26" w14:textId="70D1D349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сделать выбор только на основе простых ответов (да, нет)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033878" w14:textId="66E45549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сделать выбор</w:t>
            </w:r>
          </w:p>
        </w:tc>
      </w:tr>
      <w:tr w:rsidR="002C78CD" w:rsidRPr="00B268F7" w14:paraId="3570F0CE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2DADCA" w14:textId="6D7902A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ОБЩИЕ ЗАДАЧИ И ТРЕБОВАНИЯ</w:t>
            </w:r>
          </w:p>
        </w:tc>
      </w:tr>
      <w:tr w:rsidR="00DD0508" w:rsidRPr="00B268F7" w14:paraId="2270DA1B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2E12F" w14:textId="1220B945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159373" w14:textId="6BF8CED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распорядок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C698A4" w14:textId="218356C2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 организует свой распорядок дня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DA9AB4" w14:textId="209C9242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следует распорядку дня, принятому в семье или учреждении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6DBE08" w14:textId="709A8C99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следует распорядку дня при помощи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204685" w14:textId="4295BBB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на уровне простых инструкций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E41D8" w14:textId="4B6414F6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распорядок дня полностью организован и поддерживается другими людьми</w:t>
            </w:r>
          </w:p>
        </w:tc>
      </w:tr>
      <w:tr w:rsidR="001162CB" w:rsidRPr="00B268F7" w14:paraId="3BCF7F44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6C0118" w14:textId="492E6A1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72D3E7" w14:textId="63A4DA5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Контролирует агрессивное поведение, когда нервничает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382B20" w14:textId="774C210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контролирует себя, когда нервничает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DB14D0" w14:textId="015D0B1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контролирует себя, иногда бывает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агрессивный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 но успокаивается при замечаниях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BA2D28" w14:textId="348F21D5" w:rsidR="00411617" w:rsidRPr="00B268F7" w:rsidRDefault="001162CB" w:rsidP="00E241BA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может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быть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агрессивен в определенных ситуациях, в других условиях ведет себя спокойно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632538" w14:textId="0E042CB6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агрессивное поведение приводит к определенным коммуникативным сложностям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7A632" w14:textId="53F0FC67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агрессивное поведение связано с серьезными рисками</w:t>
            </w:r>
          </w:p>
        </w:tc>
      </w:tr>
      <w:tr w:rsidR="002C78CD" w:rsidRPr="00B268F7" w14:paraId="44F7C730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5228E6" w14:textId="127DDFE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ОБЩЕНИЕ</w:t>
            </w:r>
          </w:p>
        </w:tc>
      </w:tr>
      <w:tr w:rsidR="00DD0508" w:rsidRPr="00B268F7" w14:paraId="33B3F141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A148C9" w14:textId="509F085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724ABE" w14:textId="3AC5AA02" w:rsidR="002C78CD" w:rsidRPr="00B268F7" w:rsidRDefault="00A753A6" w:rsidP="00411617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и следует устным объявлениям и сигналам (в общественном транспорте, в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</w:t>
            </w:r>
            <w:r w:rsidR="00411617">
              <w:rPr>
                <w:rStyle w:val="211pt"/>
                <w:sz w:val="24"/>
                <w:szCs w:val="24"/>
              </w:rPr>
              <w:t>э</w:t>
            </w:r>
            <w:r w:rsidR="00411617" w:rsidRPr="00B268F7">
              <w:rPr>
                <w:rStyle w:val="211pt"/>
                <w:sz w:val="24"/>
                <w:szCs w:val="24"/>
              </w:rPr>
              <w:t>кстренной или</w:t>
            </w:r>
            <w:r w:rsidR="00411617">
              <w:rPr>
                <w:sz w:val="24"/>
                <w:szCs w:val="24"/>
              </w:rPr>
              <w:t xml:space="preserve"> </w:t>
            </w:r>
            <w:r w:rsidR="00411617" w:rsidRPr="00B268F7">
              <w:rPr>
                <w:rStyle w:val="211pt"/>
                <w:sz w:val="24"/>
                <w:szCs w:val="24"/>
              </w:rPr>
              <w:t>чрезвычайной</w:t>
            </w:r>
            <w:r w:rsidR="00411617">
              <w:rPr>
                <w:sz w:val="24"/>
                <w:szCs w:val="24"/>
              </w:rPr>
              <w:t xml:space="preserve"> </w:t>
            </w:r>
            <w:r w:rsidR="00411617" w:rsidRPr="00B268F7">
              <w:rPr>
                <w:rStyle w:val="211pt"/>
                <w:sz w:val="24"/>
                <w:szCs w:val="24"/>
              </w:rPr>
              <w:t>ситуации)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AA4174" w14:textId="2D95B4B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легко, четко и адекватно излагает, что означает данное объявление, и что он сделает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9DBE4E" w14:textId="52C5C3A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верно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понимает смысл объявления и необходимые действия, но отвечает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неуверенно, что он сделает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9A94E5" w14:textId="18E9610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смысл объявления и необходимые действия только при пояснениях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EF7DF" w14:textId="4FE61DC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понять смысл только на уровне простых инструкций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80852" w14:textId="5760EC8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понимает устных объявлений и сигналов</w:t>
            </w:r>
          </w:p>
        </w:tc>
      </w:tr>
      <w:tr w:rsidR="002C78CD" w:rsidRPr="00B268F7" w14:paraId="3AAE6A82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DB3750" w14:textId="7DD3A559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19.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5B5BB" w14:textId="77730F3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сообщения и вопросы собеседника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2B5F5C" w14:textId="6FF3927D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вопросы и сообщения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интервьюера без затруднений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F600F3" w14:textId="6E2572D8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вопросы и сообщения верно, но при расспросе требуется дополнительные пояснения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F2A6A" w14:textId="6406CD2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всегда верно понимает вопросы и сообщения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5B10EE" w14:textId="49B19C93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только самые простые и/или привычные вопросы и сообщения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54E02" w14:textId="03C4A0D7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непонимание или неадекватное восприятие вопросов и сообщений, другие серьезные трудности в коммуникации</w:t>
            </w:r>
          </w:p>
        </w:tc>
      </w:tr>
      <w:tr w:rsidR="002C78CD" w:rsidRPr="00B268F7" w14:paraId="2834F4BF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38D784" w14:textId="004F565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B0B813" w14:textId="7B690B9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мобильным телефоном и электронными средствами связи (мессенджером, электронной почтой)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3111B" w14:textId="345305D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телефоном,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мессенджером,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электронной почтой,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другими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электронными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средствами связи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D41259" w14:textId="30EA2AC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мобильным телефоном, отправляет сообщения (смс или мессенджеры), не умеет пользоваться электронной почтой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D0BC7E" w14:textId="74D3B10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мобильным телефоном (звонит и отвечает на звонки), но не умеет пользоваться мессенджерами, электронной почтой, не отправляет сообщения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DC17A6" w14:textId="71B8DE27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пользоваться телефоном при помощи других лиц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840809" w14:textId="4B3FA64E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пользоваться мобильным телефоном</w:t>
            </w:r>
          </w:p>
        </w:tc>
      </w:tr>
      <w:tr w:rsidR="002C78CD" w:rsidRPr="00B268F7" w14:paraId="559AB9D6" w14:textId="77777777" w:rsidTr="00B73D8E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E1510" w14:textId="6A41A27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МОБИЛЬНОСТЬ</w:t>
            </w:r>
          </w:p>
        </w:tc>
      </w:tr>
      <w:tr w:rsidR="002C78CD" w:rsidRPr="00B268F7" w14:paraId="2314D9D9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D83B55" w14:textId="6E6F5899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8F7A2" w14:textId="476F9A6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изменяет положения тела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0CDD4" w14:textId="509EF24B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изменяет положение тела самостоятельно, свободно и уверенно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F3212" w14:textId="5E1A598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изменяет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положение тела самостоятельно с дополнительными усилиями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0D88C" w14:textId="437BE537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изменяет положение тела с помощью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03E03" w14:textId="6138C1B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изменении положения тела требуется контроль, присмотр, подстраховка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17DA0B" w14:textId="3DA82FF0" w:rsidR="00411617" w:rsidRPr="00B268F7" w:rsidRDefault="001162CB" w:rsidP="00DC6320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изменения положения тела необходима постоянная помощь</w:t>
            </w:r>
          </w:p>
        </w:tc>
      </w:tr>
      <w:tr w:rsidR="002C78CD" w:rsidRPr="00B268F7" w14:paraId="4E5830F9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62B6D" w14:textId="5ADEC36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ECED63" w14:textId="348C0990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Самостоятельно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поддерживает положения тела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B9AF3" w14:textId="566890A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поддерживает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положение тела самостоятельно, нужное количество времени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427A8" w14:textId="3B41EEF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поддерживает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положение тела самостоятельно, с дополнительными усилиями, нужное количество времени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822788" w14:textId="28D5763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не может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поддерживать положение тела нужное количество времени, поддерживает положение самостоятельно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35B87" w14:textId="7B5EE9D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не может поддерживать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положение тела нужное количество времени, поддерживает положение с помощью других лиц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4B430D" w14:textId="79BB964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поддерживать положение тела</w:t>
            </w:r>
          </w:p>
        </w:tc>
      </w:tr>
      <w:tr w:rsidR="002C78CD" w:rsidRPr="00B268F7" w14:paraId="677F4FCC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5BA5D6" w14:textId="6264B5B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F5D35D" w14:textId="75264001" w:rsidR="002C78CD" w:rsidRPr="00B268F7" w:rsidRDefault="00A753A6" w:rsidP="00411617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Поднимает и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</w:t>
            </w:r>
            <w:r w:rsidR="00411617">
              <w:rPr>
                <w:rStyle w:val="211pt"/>
                <w:sz w:val="24"/>
                <w:szCs w:val="24"/>
              </w:rPr>
              <w:t>п</w:t>
            </w:r>
            <w:r w:rsidR="00411617" w:rsidRPr="00B268F7">
              <w:rPr>
                <w:rStyle w:val="211pt"/>
                <w:sz w:val="24"/>
                <w:szCs w:val="24"/>
              </w:rPr>
              <w:t>еремещает не тяжелые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A81B6" w14:textId="2CC8B2AD" w:rsidR="002C78CD" w:rsidRPr="00411617" w:rsidRDefault="001162CB" w:rsidP="00411617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поднимает и</w:t>
            </w:r>
            <w:r w:rsidR="00411617" w:rsidRPr="00411617">
              <w:rPr>
                <w:rStyle w:val="211pt"/>
                <w:sz w:val="24"/>
                <w:szCs w:val="24"/>
              </w:rPr>
              <w:t xml:space="preserve"> перемещает не тяжелые объекты уверенно, безопасно, с оптимальным приложением усилий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0EDE4F" w14:textId="2C72C095" w:rsidR="002C78CD" w:rsidRPr="00411617" w:rsidRDefault="001162CB" w:rsidP="00411617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поднимает и</w:t>
            </w:r>
            <w:r w:rsidR="00411617" w:rsidRPr="00411617">
              <w:rPr>
                <w:rStyle w:val="211pt"/>
                <w:sz w:val="24"/>
                <w:szCs w:val="24"/>
              </w:rPr>
              <w:t xml:space="preserve"> перемещает не тяжелые объекты с дополнительными усилиями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736991" w14:textId="648A6074" w:rsidR="002C78CD" w:rsidRPr="00411617" w:rsidRDefault="001162CB" w:rsidP="00411617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поднимает и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перемещает не тяжелые объекты медленно или неуверенно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A5DCF5" w14:textId="29F0B462" w:rsidR="002C78CD" w:rsidRPr="00411617" w:rsidRDefault="001162CB" w:rsidP="00411617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выполнить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отдельные действия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A7174" w14:textId="7BDD68D0" w:rsidR="002C78CD" w:rsidRPr="00411617" w:rsidRDefault="001162CB" w:rsidP="00411617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выполнить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данные действия</w:t>
            </w:r>
          </w:p>
        </w:tc>
      </w:tr>
      <w:tr w:rsidR="002C78CD" w:rsidRPr="00B268F7" w14:paraId="5895AE6A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90CC49" w14:textId="7F012FC7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F9BB46" w14:textId="3445624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Использует точные движения пальцев и кисти (мелкую моторику) для выполнения последовательных действий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925375" w14:textId="27E26FD3" w:rsidR="002C78CD" w:rsidRPr="00B268F7" w:rsidRDefault="001162CB" w:rsidP="001162CB">
            <w:pPr>
              <w:pStyle w:val="22"/>
              <w:shd w:val="clear" w:color="auto" w:fill="auto"/>
              <w:spacing w:after="0" w:line="266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использует точные движения пальцев быстро и уверенно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987FFA" w14:textId="5C75874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использует точные движения пальцев и кисти с дополнительными усилиями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7276CF" w14:textId="7480E092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использует точные движения пальцев и кисти медленно, неуверенно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4A6A3" w14:textId="67724EEA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выполнить отдельные действия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м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елкая моторика не развита или нарушена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B980FA" w14:textId="6A8649E2" w:rsidR="002C78CD" w:rsidRPr="00B268F7" w:rsidRDefault="001162CB" w:rsidP="001162CB">
            <w:pPr>
              <w:pStyle w:val="22"/>
              <w:shd w:val="clear" w:color="auto" w:fill="auto"/>
              <w:spacing w:after="0" w:line="266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выполнить данные действия</w:t>
            </w:r>
          </w:p>
        </w:tc>
      </w:tr>
      <w:tr w:rsidR="002C78CD" w:rsidRPr="00B268F7" w14:paraId="08F905AF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1102C" w14:textId="7D332E30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F83062" w14:textId="458B2C0A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Достаточно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двигается,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поддерживает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физическую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активность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64D77F" w14:textId="18138D3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много двигается, поддерживает физическую активность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AC1050" w14:textId="126F102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подвижен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 но ограничен в возможностях передвижения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FA7334" w14:textId="707B1EE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физической активности необходимы организующие действия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2256D4" w14:textId="4A5138F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малоподвижен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 пассивен, залеживается в постели, отказывается от прогулок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2BCA33" w14:textId="19BAD4D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малоподвижен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в силу имеющихся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ограничений и нарушений</w:t>
            </w:r>
          </w:p>
        </w:tc>
      </w:tr>
      <w:tr w:rsidR="002C78CD" w:rsidRPr="00B268F7" w14:paraId="3DBB160A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BC77D" w14:textId="591FCDBD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77C4F" w14:textId="2B12CDB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Безопасно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передвигается и ориентируется без сопровождения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76140" w14:textId="1DD4F6E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свободно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передвигается по квартире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 xml:space="preserve">(отделению), по близлежащей территории здания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или двора, по населенному пункту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3E3DC" w14:textId="18C7E00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свободно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передвигается по квартире, по близлежащей территории здания или двора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5E6D2" w14:textId="7CE6B89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свободно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передвигается по квартире, но за пределы квартиры выходит с сопровождением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4B424" w14:textId="242D1C0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внутри квартиры нуждается в сопровождении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FCF93" w14:textId="0C6AD52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нуждается в сопровождении и/или контроле при выполнении любого двигательного действий</w:t>
            </w:r>
          </w:p>
        </w:tc>
      </w:tr>
      <w:tr w:rsidR="002C78CD" w:rsidRPr="00B268F7" w14:paraId="1E41325D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495D17" w14:textId="7D0D8FB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27.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8524EF" w14:textId="067D9690" w:rsidR="002C78CD" w:rsidRPr="00B268F7" w:rsidRDefault="00A753A6" w:rsidP="00411617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Спускается</w:t>
            </w:r>
            <w:r w:rsidR="00411617">
              <w:rPr>
                <w:rStyle w:val="211pt"/>
                <w:sz w:val="24"/>
                <w:szCs w:val="24"/>
              </w:rPr>
              <w:t>,</w:t>
            </w:r>
            <w:r w:rsidRPr="00B268F7">
              <w:rPr>
                <w:rStyle w:val="211pt"/>
                <w:sz w:val="24"/>
                <w:szCs w:val="24"/>
              </w:rPr>
              <w:t xml:space="preserve"> поднимается по лестнице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695AE" w14:textId="427D7DD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ходит по лестнице уверенно, безопасно, с оптимальным приложением усилий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8F82B" w14:textId="2EE1E1D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ходит по лестнице самостоятельно, но медленно или с усилиями, самостоятельно пользуется техническими средствами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реабилитации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B26602" w14:textId="4C6F5E9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по лестнице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самостоятельно, но требуется помощь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002EA6" w14:textId="3A3D9CD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движении по лестнице возможны затруднения или потеря равновесия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0A5A90" w14:textId="6B976CF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ходить по лестнице</w:t>
            </w:r>
          </w:p>
        </w:tc>
      </w:tr>
      <w:tr w:rsidR="00DD0508" w:rsidRPr="00B268F7" w14:paraId="2E096938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1A9018" w14:textId="08F7E95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16D79D" w14:textId="26AC1CD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в пределах жилого помещения (квартиры, отделения стационарной организации социального обслуживания и иных помещений, в которых проживает инвалид)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5A7547" w14:textId="546D970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в пределах жилого помещения свободно и уверенно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9866CF" w14:textId="2F295A3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в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пределах жилого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помещения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самостоятельно, 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затрачивая больше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времени,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использует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технические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средства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реабилитации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CD429" w14:textId="04454B0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самостоятельно, но требуется помощь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4153D" w14:textId="73E0266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перемещении в пределах жилого помещения требуется контроль, присмотр, подстраховка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FB82D" w14:textId="7E3E0BA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перемещения в пределах жилого помещения необходима постоянная помощь</w:t>
            </w:r>
          </w:p>
        </w:tc>
      </w:tr>
      <w:tr w:rsidR="00DD0508" w:rsidRPr="00B268F7" w14:paraId="7E2BBC3E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65F23" w14:textId="26380C7A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29.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4C9ABC" w14:textId="5C9B15C0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Перемещается в пределах других зданий (в больницах, магазинах, </w:t>
            </w:r>
            <w:r w:rsidR="00411617" w:rsidRPr="00B268F7">
              <w:rPr>
                <w:rStyle w:val="211pt"/>
                <w:sz w:val="24"/>
                <w:szCs w:val="24"/>
              </w:rPr>
              <w:t>МФЦ</w:t>
            </w:r>
            <w:r w:rsidRPr="00B268F7">
              <w:rPr>
                <w:rStyle w:val="211pt"/>
                <w:sz w:val="24"/>
                <w:szCs w:val="24"/>
              </w:rPr>
              <w:t xml:space="preserve"> и иных общественных заведениях)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8C9AF" w14:textId="13B4035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в пределах других зданий свободно и уверенно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D20F03" w14:textId="17545873" w:rsidR="00B73D8E" w:rsidRPr="00B268F7" w:rsidRDefault="001162CB" w:rsidP="003C2A0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перемещается в пределах других зданий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самостоятельно, 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затрачивая больше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времени,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использует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технические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средства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реабилитации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BA63" w14:textId="572795B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перемещается самостоятельно, но требуется помощь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928B4" w14:textId="164797C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перемещении в пределах других зданий требуется контроль, присмотр, подстраховка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B58D5" w14:textId="6F3E964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перемещения в пределах других зданий необходима постоянная помощь</w:t>
            </w:r>
          </w:p>
        </w:tc>
      </w:tr>
      <w:tr w:rsidR="00DD0508" w:rsidRPr="00B268F7" w14:paraId="3B35BD03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180B2" w14:textId="69B0AF0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30.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49AB61" w14:textId="09F7E3F9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общественным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транспортом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411C72" w14:textId="6369EE9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регулярно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пользуется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общественным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транспортом,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выходит из дома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D2598" w14:textId="6BD2883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перемещается на общественном транспорте, но только по постоянным маршрутам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80C70" w14:textId="403A106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передвижении на общественном транспорте необходим контроль, подстраховка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CFC7DB" w14:textId="24A3610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передвижении на общественном транспорте необходимо постоянное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сопровождение и контроль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32CED5" w14:textId="21F7C5A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использование общественного транспорта затруднено из-за серьезных ограничений здоровья</w:t>
            </w:r>
          </w:p>
        </w:tc>
      </w:tr>
      <w:tr w:rsidR="002C78CD" w:rsidRPr="00B268F7" w14:paraId="13585089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0EAB1" w14:textId="2D38ED6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САМООБСЛУЖИВАНИЕ</w:t>
            </w:r>
          </w:p>
        </w:tc>
      </w:tr>
      <w:tr w:rsidR="00DD0508" w:rsidRPr="00B268F7" w14:paraId="4F4CC218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164F24" w14:textId="073C7D5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E6FAD5" w14:textId="502729BB" w:rsidR="002C78CD" w:rsidRPr="0041161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душем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</w:t>
            </w:r>
            <w:r w:rsidR="00411617">
              <w:rPr>
                <w:rStyle w:val="211pt"/>
                <w:sz w:val="24"/>
                <w:szCs w:val="24"/>
              </w:rPr>
              <w:t>и</w:t>
            </w:r>
            <w:r w:rsidR="00411617" w:rsidRPr="00B268F7">
              <w:rPr>
                <w:rStyle w:val="211pt"/>
                <w:sz w:val="24"/>
                <w:szCs w:val="24"/>
              </w:rPr>
              <w:t>ли ванной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31A6A7" w14:textId="016254A9" w:rsidR="002C78CD" w:rsidRPr="00411617" w:rsidRDefault="001162CB" w:rsidP="008F2479">
            <w:pPr>
              <w:pStyle w:val="22"/>
              <w:shd w:val="clear" w:color="auto" w:fill="auto"/>
              <w:spacing w:after="0" w:line="262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регулярно и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самостоятельно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D33674" w14:textId="2E3182FF" w:rsidR="002C78CD" w:rsidRPr="00411617" w:rsidRDefault="001162CB" w:rsidP="008F2479">
            <w:pPr>
              <w:pStyle w:val="22"/>
              <w:shd w:val="clear" w:color="auto" w:fill="auto"/>
              <w:spacing w:after="0" w:line="262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с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напоминанием и контролем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DCB531" w14:textId="23AD6E12" w:rsidR="002C78CD" w:rsidRPr="00411617" w:rsidRDefault="001162CB" w:rsidP="008F2479">
            <w:pPr>
              <w:pStyle w:val="22"/>
              <w:shd w:val="clear" w:color="auto" w:fill="auto"/>
              <w:spacing w:after="0" w:line="262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самостоятельно, нужна периодическая помощь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1FE35A" w14:textId="5AD361E3" w:rsidR="002C78CD" w:rsidRPr="00411617" w:rsidRDefault="001162CB" w:rsidP="008F2479">
            <w:pPr>
              <w:pStyle w:val="22"/>
              <w:shd w:val="clear" w:color="auto" w:fill="auto"/>
              <w:spacing w:after="0" w:line="262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 принятии душа или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ванной требуется постоянная помощь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1E9A2" w14:textId="5226872E" w:rsidR="002C78CD" w:rsidRPr="00411617" w:rsidRDefault="001162CB" w:rsidP="008F2479">
            <w:pPr>
              <w:pStyle w:val="22"/>
              <w:shd w:val="clear" w:color="auto" w:fill="auto"/>
              <w:spacing w:after="0" w:line="262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гигиенические нужды</w:t>
            </w:r>
            <w:r w:rsidR="00411617" w:rsidRPr="00B268F7">
              <w:rPr>
                <w:rStyle w:val="211pt"/>
                <w:sz w:val="24"/>
                <w:szCs w:val="24"/>
              </w:rPr>
              <w:t xml:space="preserve"> полностью</w:t>
            </w:r>
            <w:r w:rsidR="00411617" w:rsidRPr="00411617">
              <w:rPr>
                <w:rStyle w:val="211pt"/>
                <w:sz w:val="24"/>
                <w:szCs w:val="24"/>
              </w:rPr>
              <w:t xml:space="preserve"> </w:t>
            </w:r>
            <w:r w:rsidR="00411617" w:rsidRPr="00B268F7">
              <w:rPr>
                <w:rStyle w:val="211pt"/>
                <w:sz w:val="24"/>
                <w:szCs w:val="24"/>
              </w:rPr>
              <w:t>обслуживаются другими людьми</w:t>
            </w:r>
          </w:p>
        </w:tc>
      </w:tr>
      <w:tr w:rsidR="00DD0508" w:rsidRPr="00B268F7" w14:paraId="35A367C5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4F34A" w14:textId="662975A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617F4" w14:textId="2970739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Контролирует физиологические отправления, пользуется туалетом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41BCB6" w14:textId="20E26342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полностью контролирует физиологические отправления, знает, как пользоваться туалетной бумагой, следит за чистотой в туалете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F1807C" w14:textId="21D85B2F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полностью контролирует физиологические отправления, знает, как пользоваться туалетной бумагой, но не следит за чистотой в туалете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DB0451" w14:textId="42035A7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полностью контролирует физиологические отправления, но не пользуется туалетной бумагой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41673A" w14:textId="6323A8F6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 основном контролирует физиологические отправления, но при определенных обстоятельствах могут возникать сложности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0B96C1" w14:textId="57ED5E8C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контролирует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физиологические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отправления</w:t>
            </w:r>
          </w:p>
        </w:tc>
      </w:tr>
      <w:tr w:rsidR="00DD0508" w:rsidRPr="00B268F7" w14:paraId="38923319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0BB92" w14:textId="1C035EE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B8A30F" w14:textId="1B0F650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Знает, когда необходимо помыться, сменить одежду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FFC191" w14:textId="52DF60B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полностью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контролирует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гигиенические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процедуры, смену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одежды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B1C29A" w14:textId="715A2CD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 целом чистоплотен, знает, когда надо сменить одежду, могут понадобиться напоминания и контроль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834925" w14:textId="3610A80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поддержания личной гигиены, чистоты одежды необходимы организующие усилия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99B096" w14:textId="355C87A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неопрятен, в поддержании гигиены и чистоты одежды есть сложности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184169" w14:textId="1232391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личная гигиена, чистота одежды полностью контролируются другими людьми</w:t>
            </w:r>
          </w:p>
        </w:tc>
      </w:tr>
      <w:tr w:rsidR="00DD0508" w:rsidRPr="00B268F7" w14:paraId="16435E2A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BF0F10" w14:textId="35DAA0D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1AF81" w14:textId="6AB6293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Одевает и снимает одежду с верхних конечностей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6C7C5" w14:textId="31EC48C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и аккуратно одевает и снимает одежду с верхних конечностей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ABD96" w14:textId="0AE2FA7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самостоятельно одевает и снимает одежду с верхних конечностей, но может быть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lastRenderedPageBreak/>
              <w:t>неаккуратен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 рассеян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8086C" w14:textId="19D200E2" w:rsidR="00B73D8E" w:rsidRPr="00B268F7" w:rsidRDefault="001162CB" w:rsidP="003C2A0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самостоятельно одевает и снимает одежду с верхних конечностей, но требуются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организующие действия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7E47D" w14:textId="2878D57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выполняет только отдельные действия во время одевания и снятия одежды с верхних конечностей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54D4D" w14:textId="79B1630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одевание и снятие одежды с верхних конечностей полностью выполняются другими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людьми</w:t>
            </w:r>
          </w:p>
        </w:tc>
      </w:tr>
      <w:tr w:rsidR="00DD0508" w:rsidRPr="00B268F7" w14:paraId="6F92AB7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8026E8" w14:textId="1520E0C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616E39" w14:textId="127C4380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Одевает и снимает одежду, обувь с нижних конечностей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CE2F50" w14:textId="23B54CE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и аккуратно одевает и снимает одежду с нижних конечностей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F9E927" w14:textId="5DB6CE4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самостоятельно одевает и снимает одежду с нижних конечностей, но может быть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неаккуратен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 рассеян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7255E1" w14:textId="2D6BAD6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одевает и снимает одежду с нижних конечностей, но требуются организующие действия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559B57" w14:textId="04A0F0F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только отдельные действия во время одевания и снятия одежды с нижних конечностей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52328" w14:textId="5C4302D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одевание и снятие одежды с нижних конечностей полностью выполняются другими людьми</w:t>
            </w:r>
          </w:p>
        </w:tc>
      </w:tr>
      <w:tr w:rsidR="001162CB" w:rsidRPr="00B268F7" w14:paraId="78F836C2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B27025" w14:textId="31F569C9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851A13" w14:textId="732E32B5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Подбирает одежду в зависимости от погоды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6348C" w14:textId="18460DF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выбирает одежду в соответствии с погодой, может объяснить свой выбор одежды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D2F30F" w14:textId="2FB469A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выбирает одежду в основном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правильно, но может забыть некоторые детали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т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ребуется контроль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C35DF7" w14:textId="0DCED881" w:rsidR="002C78CD" w:rsidRPr="00B268F7" w:rsidRDefault="001162CB" w:rsidP="001162CB">
            <w:pPr>
              <w:pStyle w:val="22"/>
              <w:shd w:val="clear" w:color="auto" w:fill="auto"/>
              <w:spacing w:after="0" w:line="253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выбирает одежду под руководством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8AC91" w14:textId="6B62000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выбор и уместность одежды приблизительно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00F65E" w14:textId="5CC51DCC" w:rsidR="002C78CD" w:rsidRPr="00B268F7" w:rsidRDefault="001162CB" w:rsidP="001162CB">
            <w:pPr>
              <w:pStyle w:val="22"/>
              <w:shd w:val="clear" w:color="auto" w:fill="auto"/>
              <w:spacing w:after="0" w:line="253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самостоятельно выбрать одежду</w:t>
            </w:r>
          </w:p>
        </w:tc>
      </w:tr>
      <w:tr w:rsidR="001162CB" w:rsidRPr="00B268F7" w14:paraId="5D8CA6B3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599CAC" w14:textId="15F73ED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DC576A" w14:textId="4554905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Принимает пищу, напитки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124AAF" w14:textId="02AA6431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и аккуратно принимает пищу, напитки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2EF3B" w14:textId="673BE503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принимает пищу и налитки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самостоятельно, но есть определенные проблемы с аккуратностью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E44000" w14:textId="0A6D593D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принимает пищу и напитки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самостоятельно, но необходим присмотр при приеме пищи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80336" w14:textId="02DB1C1D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выполняет только некоторые действия при приеме пищи и питье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005D5" w14:textId="5E45968E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постоянно необходима посторонняя помощь</w:t>
            </w:r>
          </w:p>
        </w:tc>
      </w:tr>
      <w:tr w:rsidR="001162CB" w:rsidRPr="00B268F7" w14:paraId="2F5E2BE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E417A3" w14:textId="1C6A8B8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6BB6AA" w14:textId="15013B39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посудой, столовыми приборами, кухонной утварью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4B4158" w14:textId="1E8D3B1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регулярно пользуется посудой, столовыми приборами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69F8A" w14:textId="3DB57C8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ограниченным набором посуды, столовых приборов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F3516B" w14:textId="0591453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посудой, столовыми приборами, кухонной утварью под руководством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873902" w14:textId="3341ACC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только отдельные действия при пользовании посудой, столовыми приборами, кухонной утварью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A2D1FB" w14:textId="5520B42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самостоятельно пользоваться посудой, столовыми приборами, кухонной утварью</w:t>
            </w:r>
          </w:p>
        </w:tc>
      </w:tr>
      <w:tr w:rsidR="001162CB" w:rsidRPr="00B268F7" w14:paraId="1A91CBBA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70CB7" w14:textId="2F17C7AD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39.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FB37A" w14:textId="17B2F71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Своевременно принимает лекарства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D537D9" w14:textId="4FB68D7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своевременно принимает лекарства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CC4237" w14:textId="6C5B64D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необходимы напоминания и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контроль за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своевременностью приема лекарств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535A3" w14:textId="3C87714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необходимы настойчивые организующие действия других лиц для своевременного приема лекарств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22C5D" w14:textId="022F33A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имеются заметные сложности в организации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своевременного приема лекарств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CCF85" w14:textId="6442679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не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самостоятельно своевременно принимать лекарства</w:t>
            </w:r>
          </w:p>
        </w:tc>
      </w:tr>
      <w:tr w:rsidR="001162CB" w:rsidRPr="00B268F7" w14:paraId="419830ED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17110" w14:textId="374080C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B727D" w14:textId="3DDC25C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Понимает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необходимость обращения за медицинской помощью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41308" w14:textId="4A78891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самостоятельно и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обоснованно обращается за медицинской помощью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E9DA" w14:textId="2D28474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самостоятельно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обращается за медицинской помощью, но иногда делает это необоснованно для привлечения внимания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4A4922" w14:textId="0EC0D9B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обращается, если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расспрашивать его о самочувствии, или может сообщить только знакомым людям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45745" w14:textId="3C7388A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не обращается за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помощью, но может примерно показать, что и где болит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4DB91" w14:textId="32E576A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не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обратиться за медицинской помощью</w:t>
            </w:r>
          </w:p>
        </w:tc>
      </w:tr>
      <w:tr w:rsidR="001162CB" w:rsidRPr="00B268F7" w14:paraId="00A8822D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99D9A1" w14:textId="29005E8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3EADAF" w14:textId="18E02E70" w:rsidR="002C78CD" w:rsidRPr="008F2479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правила</w:t>
            </w:r>
            <w:r w:rsidR="008F2479">
              <w:rPr>
                <w:rStyle w:val="211pt"/>
                <w:sz w:val="24"/>
                <w:szCs w:val="24"/>
              </w:rPr>
              <w:t xml:space="preserve"> б</w:t>
            </w:r>
            <w:r w:rsidR="008F2479" w:rsidRPr="00B268F7">
              <w:rPr>
                <w:rStyle w:val="211pt"/>
                <w:sz w:val="24"/>
                <w:szCs w:val="24"/>
              </w:rPr>
              <w:t>езопасного секса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99F542" w14:textId="5034AA75" w:rsidR="002C78CD" w:rsidRPr="008F2479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правила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безопасного секса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62A0EC" w14:textId="46C23F92" w:rsidR="002C78CD" w:rsidRPr="008F2479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частично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C43D33" w14:textId="26D72265" w:rsidR="002C78CD" w:rsidRPr="008F2479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о безопасном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сексе отрывками, что- то слышал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6CA198" w14:textId="38B51DEA" w:rsidR="002C78CD" w:rsidRPr="008F2479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знает правил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безопасного секса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803CC8" w14:textId="0265E2A7" w:rsidR="002C78CD" w:rsidRPr="008F2479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продуктивный контакт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на данную тему невозможен</w:t>
            </w:r>
          </w:p>
        </w:tc>
      </w:tr>
      <w:tr w:rsidR="001162CB" w:rsidRPr="00B268F7" w14:paraId="7762C271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FFDD9" w14:textId="5A5895A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A3C36" w14:textId="06BE475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правила безопасности в быту (мокрый пол, электричество, движущиеся механизмы и иные обстоятельства, представляющие опасность для человека в быту)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496F1" w14:textId="354945B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и четко излагает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4F06A" w14:textId="416A2F5E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знает, но излагает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неуверенно,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требуются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дополнительные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вопросы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57C948" w14:textId="7F84462D" w:rsidR="002C78CD" w:rsidRPr="00B268F7" w:rsidRDefault="001162CB" w:rsidP="001162CB">
            <w:pPr>
              <w:pStyle w:val="22"/>
              <w:shd w:val="clear" w:color="auto" w:fill="auto"/>
              <w:spacing w:after="0" w:line="253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правила отрывками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1A087" w14:textId="5D3C4F4D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знает правил или знает неверно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83EED" w14:textId="3D8C598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серьезные трудности с коммуникацией</w:t>
            </w:r>
          </w:p>
        </w:tc>
      </w:tr>
      <w:tr w:rsidR="001162CB" w:rsidRPr="00B268F7" w14:paraId="32E0FED5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CA59AC" w14:textId="08209D2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DECF42" w14:textId="18B23430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Контролирует вредные привычки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20485" w14:textId="66855E6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имеет вредных привычек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345196" w14:textId="1A9E03C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имеет вредные привычки, вполне себя контролирует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AB736" w14:textId="1768034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имеет вредные привычки, контроль осуществляют другие лица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C39D02" w14:textId="70B9958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имеет вредные привычки, которые приводили к поведенческим срывам или создавали серьезные проблемы со здоровьем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6B4273" w14:textId="1465516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зависимость от вредной привычки требует профессиональной помощи</w:t>
            </w:r>
          </w:p>
        </w:tc>
      </w:tr>
      <w:tr w:rsidR="002C78CD" w:rsidRPr="00B268F7" w14:paraId="3056CE6C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C9D0F09" w14:textId="43909A1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БЫТОВАЯ ЖИЗНЬ</w:t>
            </w:r>
          </w:p>
        </w:tc>
      </w:tr>
      <w:tr w:rsidR="001162CB" w:rsidRPr="00B268F7" w14:paraId="49F26B63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39CC58" w14:textId="25B8960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B81C5A" w14:textId="3F97637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описать набор и приблизительную стоимость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продуктового набора, необходимого на неделю. Может описать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необходимый набор бытовых товаров (моющие средства, бытовая химия, средства гигиены и иные необходимые в быту товары)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1480E0" w14:textId="2C2644B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уверенно и четко описывает состав и стоимость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 xml:space="preserve">продуктового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набора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и набор бытовых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A0EAC3" w14:textId="78634E3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описывает состав продуктового набора и набор бытовых товаров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5B2F6E" w14:textId="7FDE24C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описывает состав продуктового набора и набор бытовых товаров с помощью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375AB6" w14:textId="30586243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может назвать или указать предпочитаемые продукты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FEA76" w14:textId="2883445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описать набор продуктов, набор бытовых товаров</w:t>
            </w:r>
          </w:p>
        </w:tc>
      </w:tr>
      <w:tr w:rsidR="001162CB" w:rsidRPr="00B268F7" w14:paraId="0501717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DB6475" w14:textId="50E333A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45.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F9D9A" w14:textId="43B817E4" w:rsidR="002C78CD" w:rsidRPr="00B268F7" w:rsidRDefault="001162CB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З</w:t>
            </w:r>
            <w:r w:rsidR="00A753A6" w:rsidRPr="00B268F7">
              <w:rPr>
                <w:rStyle w:val="211pt"/>
                <w:sz w:val="24"/>
                <w:szCs w:val="24"/>
              </w:rPr>
              <w:t>нает</w:t>
            </w:r>
            <w:proofErr w:type="gramEnd"/>
            <w:r w:rsidR="00A753A6" w:rsidRPr="00B268F7">
              <w:rPr>
                <w:rStyle w:val="211pt"/>
                <w:sz w:val="24"/>
                <w:szCs w:val="24"/>
              </w:rPr>
              <w:t xml:space="preserve"> как оплатить</w:t>
            </w:r>
            <w:r>
              <w:rPr>
                <w:sz w:val="24"/>
                <w:szCs w:val="24"/>
              </w:rPr>
              <w:t xml:space="preserve"> </w:t>
            </w:r>
            <w:r w:rsidR="00A753A6" w:rsidRPr="00B268F7">
              <w:rPr>
                <w:rStyle w:val="211pt"/>
                <w:sz w:val="24"/>
                <w:szCs w:val="24"/>
              </w:rPr>
              <w:t>коммунальные</w:t>
            </w:r>
            <w:r>
              <w:rPr>
                <w:sz w:val="24"/>
                <w:szCs w:val="24"/>
              </w:rPr>
              <w:t xml:space="preserve"> </w:t>
            </w:r>
            <w:r w:rsidR="00A753A6" w:rsidRPr="00B268F7">
              <w:rPr>
                <w:rStyle w:val="211pt"/>
                <w:sz w:val="24"/>
                <w:szCs w:val="24"/>
              </w:rPr>
              <w:t>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7DF6B6" w14:textId="3BC079C6" w:rsidR="002C78CD" w:rsidRPr="00B268F7" w:rsidRDefault="001162CB" w:rsidP="001162CB">
            <w:pPr>
              <w:pStyle w:val="22"/>
              <w:shd w:val="clear" w:color="auto" w:fill="auto"/>
              <w:spacing w:after="0" w:line="253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самостоятельно оплачивает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E4BCC" w14:textId="0A149DB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оплачивает коммунальные услуги, но требуются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напоминания или контроль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EC552" w14:textId="09164613" w:rsidR="002C78CD" w:rsidRPr="00B268F7" w:rsidRDefault="001162CB" w:rsidP="001162CB">
            <w:pPr>
              <w:pStyle w:val="22"/>
              <w:shd w:val="clear" w:color="auto" w:fill="auto"/>
              <w:spacing w:after="0" w:line="253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оплачивать коммунальные услуги, но требуется помощь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4D06D" w14:textId="0AB763CE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выполнить отдельные действия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6CC655" w14:textId="2C1EBA5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оплатить коммунальные услуги в силу имеющихся особенностей или нарушений</w:t>
            </w:r>
          </w:p>
        </w:tc>
      </w:tr>
      <w:tr w:rsidR="001162CB" w:rsidRPr="00B268F7" w14:paraId="55F107BA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A99C1" w14:textId="5DC3363B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7F7B15" w14:textId="2350238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самостоятельно приготовить простую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еду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A1C864" w14:textId="1C2C9466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регулярно готовит себе простую еду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19684" w14:textId="1208DB49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периодически (иногда) готовит себе простую еду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483F43" w14:textId="25E0837A" w:rsidR="002C78CD" w:rsidRPr="00B268F7" w:rsidRDefault="001162CB" w:rsidP="008F2479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готовит под руководством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AFCA1A" w14:textId="15BC60A2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выполнить отдельные действия под руководством других людей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E91C57" w14:textId="3C3CEE38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самостоятельно приготовить простую еду</w:t>
            </w:r>
          </w:p>
        </w:tc>
      </w:tr>
      <w:tr w:rsidR="001162CB" w:rsidRPr="00B268F7" w14:paraId="2D359FD6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C24769" w14:textId="35C8CF6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3A3CA5" w14:textId="0BFA136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Стирает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3553F2" w14:textId="47959BD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регулярно стирает самостоятельно, использует разные виды стирки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E221C2" w14:textId="0721B67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периодически (иногда) стирает самостоятельно, или стирает только некоторые вещи (например, нижнее белье)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360E2E" w14:textId="4E68EAA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стирает под руководством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CADA8B" w14:textId="26B0CC3C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выполнить отдельные действия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EEC8D" w14:textId="49EC3716" w:rsidR="002C78CD" w:rsidRPr="00B268F7" w:rsidRDefault="001162CB" w:rsidP="001162CB">
            <w:pPr>
              <w:pStyle w:val="22"/>
              <w:shd w:val="clear" w:color="auto" w:fill="auto"/>
              <w:spacing w:after="0" w:line="220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стирать</w:t>
            </w:r>
          </w:p>
        </w:tc>
      </w:tr>
      <w:tr w:rsidR="001162CB" w:rsidRPr="00B268F7" w14:paraId="0BC06312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19A92" w14:textId="18BE477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48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3DE54" w14:textId="0F44F73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Убирает в комнате (застилает кровать, собирает и перемещает мусор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в установленное место, вытирает пыль, моет пол, окна, двери, осуществляет иные работы по уборке комнаты)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53021" w14:textId="5B55283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самостоятельно поддерживает чистоту и порядок в комнате, проводит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уборку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4463F" w14:textId="22EBC21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поддерживает порядок в комнате, проводит уборку, но требуются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напоминания и контроль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793B5" w14:textId="089EF0F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принимает участие в уборке своей комнаты с помощью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A8922" w14:textId="6474561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только отдельные действия по уборке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B92ED" w14:textId="6C848E8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уборка, поддержание порядка полностью выполняются других лиц</w:t>
            </w:r>
          </w:p>
        </w:tc>
      </w:tr>
      <w:tr w:rsidR="001162CB" w:rsidRPr="00B268F7" w14:paraId="768A58B2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A55C43" w14:textId="50BB342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49.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1756B" w14:textId="2CF55A7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Заботится о сохранности личного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92661B" w14:textId="0BA8B19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имеет личное имущество и заботится о его сохранности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640AA6" w14:textId="69F0BC8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заботится об ограниченном количестве личных вещей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812463" w14:textId="6EE0EBC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заботится о некоторых предпочитаемых личных вещах, не понимая ценности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других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5DAFDF" w14:textId="46276D9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понимает ценности личных вещей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0E9E9" w14:textId="2F91323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контроль полностью осуществляется другими людьми</w:t>
            </w:r>
          </w:p>
        </w:tc>
      </w:tr>
      <w:tr w:rsidR="002C78CD" w:rsidRPr="00B268F7" w14:paraId="3515B20F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BDBD58" w14:textId="00C2120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МЕЖЛИЧНОСТНЫЕ ВЗАИМОДЕЙСТВИЯ</w:t>
            </w:r>
          </w:p>
        </w:tc>
      </w:tr>
      <w:tr w:rsidR="001162CB" w:rsidRPr="00B268F7" w14:paraId="76708EFE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5CC22B" w14:textId="2B5DB43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91A17F" w14:textId="2EA2CD58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и учитывает нужды других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ED4F9E" w14:textId="0729E72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и учитывает нужды других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75E594" w14:textId="2EF2AFBF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нужды других людей, но не всегда учитывает в своем поведении, при получении замечаний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корректирует свое поведение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52CEB" w14:textId="4DA9CF0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нужды других людей, но не учитывает в своем поведении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C8F829" w14:textId="78BBCEF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понять нужды других людей на уровне простых сообщений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E4E6A1" w14:textId="359987D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понимает нужды, потребности, эмоциональное состояние других людей</w:t>
            </w:r>
          </w:p>
        </w:tc>
      </w:tr>
      <w:tr w:rsidR="001162CB" w:rsidRPr="00B268F7" w14:paraId="67DA0A86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2AA4AD" w14:textId="1DB3DAFD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C6B2C" w14:textId="137F0CB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Терпим к поведению других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103D91" w14:textId="1451CB7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терпим 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уважителен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понимает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особенности других людей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16A95C" w14:textId="193DFD1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терпим к людям, к которым привык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C0569" w14:textId="0BE205C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существуют проблемы с адекватным восприятием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888ED" w14:textId="206893C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чрезмерно реагировать на поведенческие особенности других людей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A2D535" w14:textId="4C01FFD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коммуникативные функции значительно нарушены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родуктивный контакт невозможен</w:t>
            </w:r>
          </w:p>
        </w:tc>
      </w:tr>
      <w:tr w:rsidR="001162CB" w:rsidRPr="00B268F7" w14:paraId="70BA75A8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D2A054" w14:textId="41ACA6DA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5D94B3" w14:textId="1BE4882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Адекватно реагирует на замечания, конструктивную критику или похвалу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1E7D3C" w14:textId="5B24027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реагирует адекватно в различных социальных контактах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B710FB" w14:textId="5323608B" w:rsidR="002C78CD" w:rsidRPr="00B268F7" w:rsidRDefault="001162CB" w:rsidP="001162CB">
            <w:pPr>
              <w:pStyle w:val="22"/>
              <w:shd w:val="clear" w:color="auto" w:fill="auto"/>
              <w:spacing w:after="0" w:line="253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реагирует адекватно в привычном кругу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35125" w14:textId="7DBBA94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существуют проблемы с адекватным восприятием критики или похвалы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CA865" w14:textId="6A07B2A0" w:rsidR="002C78CD" w:rsidRPr="00B268F7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в ситуации критики может быть импульсивен или агрессивен, в ситуации похвалы </w:t>
            </w:r>
            <w:r w:rsidR="008F2479">
              <w:rPr>
                <w:rStyle w:val="211pt"/>
                <w:sz w:val="24"/>
                <w:szCs w:val="24"/>
              </w:rPr>
              <w:t>–</w:t>
            </w:r>
            <w:r w:rsidRPr="00B268F7">
              <w:rPr>
                <w:rStyle w:val="211pt"/>
                <w:sz w:val="24"/>
                <w:szCs w:val="24"/>
              </w:rPr>
              <w:t xml:space="preserve"> фамильярен и навязчив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B9687" w14:textId="1A1746F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коммуникативные функции значительно нарушены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родуктивный контакт невозможен</w:t>
            </w:r>
          </w:p>
        </w:tc>
      </w:tr>
      <w:tr w:rsidR="001162CB" w:rsidRPr="00B268F7" w14:paraId="13A80F9C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0AC36" w14:textId="1ADF8F8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53.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B68F7" w14:textId="2F9B6FA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основные правила общения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390BA" w14:textId="77777777" w:rsidR="002C78CD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rStyle w:val="211pt"/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правила общения и следует им в разных социальных ситуациях</w:t>
            </w:r>
          </w:p>
          <w:p w14:paraId="6E967AEF" w14:textId="10CF971F" w:rsidR="00B73D8E" w:rsidRPr="00B268F7" w:rsidRDefault="00B73D8E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70D4D" w14:textId="204F7EB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следует правилам общения в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привычной обстановке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C5FACC" w14:textId="1B22E7E1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недостаточно хорошо знает правила общения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323F3" w14:textId="4E056C72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пренебрегает правилами общения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6F1D3" w14:textId="3BDBC06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коммуникативные функции значительно нарушены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е может следовать правилам общения</w:t>
            </w:r>
          </w:p>
        </w:tc>
      </w:tr>
      <w:tr w:rsidR="001162CB" w:rsidRPr="00B268F7" w14:paraId="53C67DF8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6B92FD" w14:textId="61E4A457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8D81270" w14:textId="2B8051D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Поддерживает ровные отношения в формальных контактах (например, с персоналом, педагогом,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работодателем и с</w:t>
            </w:r>
            <w:r w:rsidR="008F2479">
              <w:rPr>
                <w:rStyle w:val="211pt"/>
                <w:sz w:val="24"/>
                <w:szCs w:val="24"/>
              </w:rPr>
              <w:t xml:space="preserve"> и</w:t>
            </w:r>
            <w:r w:rsidR="008F2479" w:rsidRPr="00B268F7">
              <w:rPr>
                <w:rStyle w:val="211pt"/>
                <w:sz w:val="24"/>
                <w:szCs w:val="24"/>
              </w:rPr>
              <w:t>ными формально</w:t>
            </w:r>
            <w:r w:rsidR="008F2479">
              <w:rPr>
                <w:sz w:val="24"/>
                <w:szCs w:val="24"/>
              </w:rPr>
              <w:t xml:space="preserve"> </w:t>
            </w:r>
            <w:r w:rsidR="008F2479" w:rsidRPr="00B268F7">
              <w:rPr>
                <w:rStyle w:val="211pt"/>
                <w:sz w:val="24"/>
                <w:szCs w:val="24"/>
              </w:rPr>
              <w:t>контактирующими</w:t>
            </w:r>
            <w:r w:rsidR="008F2479">
              <w:rPr>
                <w:sz w:val="24"/>
                <w:szCs w:val="24"/>
              </w:rPr>
              <w:t xml:space="preserve"> </w:t>
            </w:r>
            <w:r w:rsidR="008F2479" w:rsidRPr="00B268F7">
              <w:rPr>
                <w:rStyle w:val="211pt"/>
                <w:sz w:val="24"/>
                <w:szCs w:val="24"/>
              </w:rPr>
              <w:t>людьми)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480F62" w14:textId="2741B90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люди, состоящие с ним в формальных контактах, довольны качеством контакта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82DB05" w14:textId="6EEB92F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 целом, отзываются положительно, социальный круг ограничен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3EA761" w14:textId="4FE8FEB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имеются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определенные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коммуникативные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сложности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81558" w14:textId="76DCDCC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имеются серьезные коммуникативные сложности (например, агрессивное, конфликтное, вызывающее поведение)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7BA64" w14:textId="4C38C0D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необходимы специальные условия и формат для организации формального общения</w:t>
            </w:r>
          </w:p>
        </w:tc>
      </w:tr>
      <w:tr w:rsidR="001162CB" w:rsidRPr="00B268F7" w14:paraId="395B529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7877D" w14:textId="549316C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B5C9C2" w14:textId="53AA412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Взаимодействует с участниками группы в команде, коллективе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A015A" w14:textId="537FB7A5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постоянная, уверенная, активная способность взаимодействовать в группе, команде, коллективе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E2A66D" w14:textId="6DA044DA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взаимодействует адекватно и активно в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привычной ему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группе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786CA" w14:textId="35AB160D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имеются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определенные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коммуникативные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сложности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46F80C" w14:textId="56E0C35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имеются серьезные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коммуникативные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сложности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A68C26" w14:textId="1EC83673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необходимы специальные условия и формат для организации группового взаимодействия</w:t>
            </w:r>
          </w:p>
        </w:tc>
      </w:tr>
      <w:tr w:rsidR="002C78CD" w:rsidRPr="00B268F7" w14:paraId="5E166A51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7C4956" w14:textId="20D894C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ЖИЗНЬ В СООБЩЕСТВАХ, ОБЩЕСТВЕННАЯ И ГРАЖДАНСКАЯ ЖИЗНЬ</w:t>
            </w:r>
          </w:p>
        </w:tc>
      </w:tr>
      <w:tr w:rsidR="001162CB" w:rsidRPr="00B268F7" w14:paraId="2EF35A41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98BDB" w14:textId="473CCF3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CD4D0" w14:textId="1D460FA5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Участвует в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групповых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досуговых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мероприятиях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(экскурсиях,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поездках,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коллективных играх)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7CD001" w14:textId="5D73B5E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регулярно и активно посещает групповые досуговые мероприятия, интересует досугом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44A928" w14:textId="2427EC2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посещает мероприятия регулярно, но не проявляет инициативу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1A2D0A" w14:textId="081430A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посещает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мероприятия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только если вовлекается другими людьми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3E9361" w14:textId="1F4B0F0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мог бы посещать, но отказывается от групповых досуговых мероприятий из-за пассивности или по другим причинами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8B34D" w14:textId="75F8FFC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посещения досуговых мероприятий необходима организация специальных условий и/или формата взаимодействия</w:t>
            </w:r>
          </w:p>
        </w:tc>
      </w:tr>
      <w:tr w:rsidR="001162CB" w:rsidRPr="00B268F7" w14:paraId="715B99F7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A3BD1" w14:textId="43EE70F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57.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59059" w14:textId="6ED259B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Имеет хобби или иной осмысленный досуг (чтение, музыка, теле- и радиопередачи, пешие прогулки)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EF94DA" w14:textId="207FF08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уверенно отвечает на вопрос об индивидуальном досуге, имеет свои предпочтения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41B51E" w14:textId="3FA4426C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индивидуально проводить досуг, затрудняется ответить на вопрос о хобби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A7E869" w14:textId="3CA9D85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проводит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индивидуальное время для досуга, если досуг организован другими людьми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8BC975" w14:textId="62D419D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имеет увлечений, хобби или осмысленного досуга в силу пассивности, незаинтересованности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F8DB1" w14:textId="72AEFF4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индивидуального досуга необходима организация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специальных условий и/или формата взаимодействия</w:t>
            </w:r>
          </w:p>
        </w:tc>
      </w:tr>
      <w:tr w:rsidR="002C78CD" w:rsidRPr="00B268F7" w14:paraId="2D24633C" w14:textId="77777777" w:rsidTr="00986E6A">
        <w:trPr>
          <w:trHeight w:val="20"/>
          <w:jc w:val="center"/>
        </w:trPr>
        <w:tc>
          <w:tcPr>
            <w:tcW w:w="1451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2E8154" w14:textId="0148019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ТРУДОВАЯ ДЕЯТЕЛЬНОСТЬ, СОЦИАЛЬНАЯ ЗАНЯТОСТЬ, ИНЫЕ ВИДЫ ПРОДУКТИВНОЙ ДЕЯТЕЛЬНОСТИ</w:t>
            </w:r>
          </w:p>
        </w:tc>
      </w:tr>
      <w:tr w:rsidR="001162CB" w:rsidRPr="00B268F7" w14:paraId="1266CFB8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FFC7F7" w14:textId="3B3D928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BD4F9F" w14:textId="5DADCC09" w:rsidR="002C78CD" w:rsidRPr="00B268F7" w:rsidRDefault="00A753A6" w:rsidP="008F2479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 процессе работы,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социальной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занятости, иной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полезной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деятельности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достаточно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внимателен,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</w:t>
            </w:r>
            <w:r w:rsidR="008F2479">
              <w:rPr>
                <w:rStyle w:val="211pt"/>
                <w:sz w:val="24"/>
                <w:szCs w:val="24"/>
              </w:rPr>
              <w:t>ц</w:t>
            </w:r>
            <w:r w:rsidR="008F2479" w:rsidRPr="00B268F7">
              <w:rPr>
                <w:rStyle w:val="211pt"/>
                <w:sz w:val="24"/>
                <w:szCs w:val="24"/>
              </w:rPr>
              <w:t>еленаправлен и сосредоточен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A45CEE" w14:textId="7807C18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удерживает внимание и целенаправленность продуктивной деятельности в течение работы или занятий,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="008F2479" w:rsidRPr="00B268F7">
              <w:rPr>
                <w:rStyle w:val="211pt"/>
                <w:sz w:val="24"/>
                <w:szCs w:val="24"/>
              </w:rPr>
              <w:t>сконцентрирован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A1D325" w14:textId="42748DB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внимание и целенаправленность деятельности в основном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удерживает, но иногда отвлекается или жалуется на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утомляемость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2E14AC" w14:textId="76C087C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удержания внимания и целенаправленности деятельности во время работы, занятий необходимы организующие усилия,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напоминание со стороны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DBE958" w14:textId="7833C31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для удержания внимания или целенаправленности деятельности необходимо постоянное участие, значительная помощь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93AD29" w14:textId="14348A4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внимание нарушено, не может сосредоточиться в процессе работы, занятий и выполнять целенаправленную деятельность в силу имеющихся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особенностей или нарушений</w:t>
            </w:r>
          </w:p>
        </w:tc>
      </w:tr>
      <w:tr w:rsidR="00DD0508" w:rsidRPr="00B268F7" w14:paraId="379D92EB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47C8C6" w14:textId="6213EA4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59.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8029B3" w14:textId="1D42F327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Доводит задание, работу, социальную занятость, иную полезную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деятельность до конца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CCA5CC" w14:textId="630F54E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доводит работу или задание до конца регулярно и самостоятельно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F2E0F8" w14:textId="3D783630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 основном доводит работу или задание до конца, но иногда требуется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побуждение или контроль со стороны других людей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D44C4" w14:textId="147A0FD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часто бросает работу или занятие на середине, например, если ленится, или допускает ошибку, или если нужны дополнительные усилия, необходима организующая помощь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33CF4C" w14:textId="76A6CAF1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способен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довести до конца только отдельные действия, не может выполнить задание полностью, требуется значительная помощь других лиц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46403" w14:textId="5E37F2FD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довести задание, работу до конца в силу имеющихся особенностей или нарушений</w:t>
            </w:r>
          </w:p>
        </w:tc>
      </w:tr>
      <w:tr w:rsidR="00DD0508" w:rsidRPr="00B268F7" w14:paraId="76075A29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A1451" w14:textId="6C725DB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60.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A4431" w14:textId="66EEA4EE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Может выполнять простые задания в процессе работы, социальной занятости, иной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полезной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6BA54" w14:textId="20EBD5B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выполняет простые задания четко, уверенно, безопасно, с оптимальным приложением усилий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9D9D7" w14:textId="3A5B6248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простые задания с дополнительными усилиями или немного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 xml:space="preserve">замедленно, но с достижением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желаемого результата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6C29C" w14:textId="0321BE4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выполняет простые задания медленно, неуверенно, совершает ошибки, требуется организующая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помощь со стороны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48DCF" w14:textId="37F43B0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может выполнить только отдельные действия со значительной помощью другого лица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12A0F" w14:textId="35A277C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выполнять даже простые задания вследствие имеющихся особенностей или нарушений</w:t>
            </w:r>
          </w:p>
        </w:tc>
      </w:tr>
      <w:tr w:rsidR="00DD0508" w:rsidRPr="00B268F7" w14:paraId="2799A8E5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AD97F" w14:textId="5B615D9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61.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6A7B2" w14:textId="0C83AAF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рабочий распорядок, следует ему. Приходит вовремя к началу занятий, работы, социальной занятости, иной полезной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C00DF" w14:textId="090DDFF5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сам приходит к началу работы вовремя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2A786" w14:textId="75C4AF3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следует рабочему распорядку, принятому в учреждении или центре, на рабочем месте, необходимы напоминания и контроль со стороны других людей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ериодически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опаздывает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1A18A" w14:textId="2533695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рабочий распорядок в учреждении или центре, на рабочем месте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а работу или занятия его сопровождает помощник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0EE727" w14:textId="22CD6AC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знает распорядка занятий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т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ребуется значительная помощь для его выполнения, необходим постоянный контроль, напоминание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6899A" w14:textId="32252C0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может следовать рабочему распорядку вследствие имеющихся особенностей или нарушений</w:t>
            </w:r>
          </w:p>
        </w:tc>
      </w:tr>
      <w:tr w:rsidR="00DD0508" w:rsidRPr="00B268F7" w14:paraId="5015234E" w14:textId="77777777" w:rsidTr="00B73D8E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F12BC3" w14:textId="3D816983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62.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28B81F" w14:textId="0EBBC975" w:rsidR="002C78CD" w:rsidRPr="00B268F7" w:rsidRDefault="00A753A6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Следует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</w:t>
            </w:r>
            <w:r w:rsidR="008F2479">
              <w:rPr>
                <w:rStyle w:val="211pt"/>
                <w:sz w:val="24"/>
                <w:szCs w:val="24"/>
              </w:rPr>
              <w:t>и</w:t>
            </w:r>
            <w:r w:rsidR="008F2479" w:rsidRPr="00B268F7">
              <w:rPr>
                <w:rStyle w:val="211pt"/>
                <w:sz w:val="24"/>
                <w:szCs w:val="24"/>
              </w:rPr>
              <w:t>нструкциям и правилам (на работе, социальной занятости, иной полезной деятельности)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2C66C3" w14:textId="082AE4BF" w:rsidR="002C78CD" w:rsidRPr="00B268F7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и следует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правилам, </w:t>
            </w:r>
            <w:proofErr w:type="gramStart"/>
            <w:r w:rsidR="008F2479" w:rsidRPr="00B268F7">
              <w:rPr>
                <w:rStyle w:val="211pt"/>
                <w:sz w:val="24"/>
                <w:szCs w:val="24"/>
              </w:rPr>
              <w:t>верно</w:t>
            </w:r>
            <w:proofErr w:type="gramEnd"/>
            <w:r w:rsidR="008F2479" w:rsidRPr="00B268F7">
              <w:rPr>
                <w:rStyle w:val="211pt"/>
                <w:sz w:val="24"/>
                <w:szCs w:val="24"/>
              </w:rPr>
              <w:t xml:space="preserve"> выполняет</w:t>
            </w:r>
            <w:r w:rsidR="008F2479">
              <w:rPr>
                <w:sz w:val="24"/>
                <w:szCs w:val="24"/>
              </w:rPr>
              <w:t xml:space="preserve"> </w:t>
            </w:r>
            <w:r w:rsidR="008F2479" w:rsidRPr="00B268F7">
              <w:rPr>
                <w:rStyle w:val="211pt"/>
                <w:sz w:val="24"/>
                <w:szCs w:val="24"/>
              </w:rPr>
              <w:t>инструкции, имеет достаточный опыт работы или иной продуктивной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6F1716" w14:textId="38823438" w:rsidR="002C78CD" w:rsidRPr="00B268F7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 и следует</w:t>
            </w:r>
            <w:r w:rsidR="008F2479">
              <w:t xml:space="preserve"> </w:t>
            </w:r>
            <w:r w:rsidR="008F2479" w:rsidRPr="008F2479">
              <w:rPr>
                <w:rStyle w:val="211pt"/>
                <w:sz w:val="24"/>
                <w:szCs w:val="24"/>
              </w:rPr>
              <w:t xml:space="preserve">правилам, </w:t>
            </w:r>
            <w:proofErr w:type="gramStart"/>
            <w:r w:rsidR="008F2479" w:rsidRPr="008F2479">
              <w:rPr>
                <w:rStyle w:val="211pt"/>
                <w:sz w:val="24"/>
                <w:szCs w:val="24"/>
              </w:rPr>
              <w:t>верно</w:t>
            </w:r>
            <w:proofErr w:type="gramEnd"/>
            <w:r w:rsidR="008F2479" w:rsidRPr="008F2479">
              <w:rPr>
                <w:rStyle w:val="211pt"/>
                <w:sz w:val="24"/>
                <w:szCs w:val="24"/>
              </w:rPr>
              <w:t xml:space="preserve"> следует инструкциям, но не имеет достаточного опыта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59570" w14:textId="414B9263" w:rsidR="002C78CD" w:rsidRPr="00B268F7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понимает правила,</w:t>
            </w:r>
            <w:r w:rsidR="008F2479">
              <w:t xml:space="preserve"> </w:t>
            </w:r>
            <w:r w:rsidR="008F2479" w:rsidRPr="008F2479">
              <w:rPr>
                <w:rStyle w:val="211pt"/>
                <w:sz w:val="24"/>
                <w:szCs w:val="24"/>
              </w:rPr>
              <w:t>инструкции при дополнительных разъяснениях, следует им при незначительной помощи (напоминании, контроле) других лиц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D2B9A4" w14:textId="6EF11A06" w:rsidR="002C78CD" w:rsidRPr="00B268F7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может понять только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простые правила или выполнить только простые побуждающие или запрещающие инструкции</w:t>
            </w:r>
            <w:proofErr w:type="gramStart"/>
            <w:r w:rsidR="008F2479"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="008F2479"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="008F2479" w:rsidRPr="00B268F7">
              <w:rPr>
                <w:rStyle w:val="211pt"/>
                <w:sz w:val="24"/>
                <w:szCs w:val="24"/>
              </w:rPr>
              <w:t>и</w:t>
            </w:r>
            <w:proofErr w:type="gramEnd"/>
            <w:r w:rsidR="008F2479" w:rsidRPr="00B268F7">
              <w:rPr>
                <w:rStyle w:val="211pt"/>
                <w:sz w:val="24"/>
                <w:szCs w:val="24"/>
              </w:rPr>
              <w:t>ли по отношению к правилам выражает протест. требуется значительная помощь для их выполнения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874C9" w14:textId="5DF8DF63" w:rsidR="002C78CD" w:rsidRPr="00B268F7" w:rsidRDefault="001162CB" w:rsidP="008F2479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понимает и/или не</w:t>
            </w:r>
            <w:r w:rsidR="008F2479" w:rsidRPr="00B268F7">
              <w:rPr>
                <w:rStyle w:val="211pt"/>
                <w:sz w:val="24"/>
                <w:szCs w:val="24"/>
              </w:rPr>
              <w:t xml:space="preserve"> может выполнить в силу имеющихся</w:t>
            </w:r>
            <w:r w:rsidR="008F2479">
              <w:rPr>
                <w:sz w:val="24"/>
                <w:szCs w:val="24"/>
              </w:rPr>
              <w:t xml:space="preserve"> </w:t>
            </w:r>
            <w:r w:rsidR="008F2479" w:rsidRPr="00B268F7">
              <w:rPr>
                <w:rStyle w:val="211pt"/>
                <w:sz w:val="24"/>
                <w:szCs w:val="24"/>
              </w:rPr>
              <w:t>особенностей или нарушений</w:t>
            </w:r>
          </w:p>
        </w:tc>
      </w:tr>
      <w:tr w:rsidR="00DD0508" w:rsidRPr="00B268F7" w14:paraId="11FDBBA5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0794F" w14:textId="72D6BE7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63.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3AB6B3" w14:textId="2327BB75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Владеет простыми рабочими инструментами (ножницами, молотком, </w:t>
            </w:r>
            <w:proofErr w:type="spellStart"/>
            <w:r w:rsidRPr="00B268F7">
              <w:rPr>
                <w:rStyle w:val="211pt"/>
                <w:sz w:val="24"/>
                <w:szCs w:val="24"/>
              </w:rPr>
              <w:t>степлером</w:t>
            </w:r>
            <w:proofErr w:type="spellEnd"/>
            <w:r w:rsidRPr="00B268F7">
              <w:rPr>
                <w:rStyle w:val="211pt"/>
                <w:sz w:val="24"/>
                <w:szCs w:val="24"/>
              </w:rPr>
              <w:t xml:space="preserve"> и иными простыми рабочими инструментами)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0A212F" w14:textId="799A61A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простыми рабочими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инструментами четко, уверенно, безопасно, с оптимальным приложением усилий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2E4063" w14:textId="4B475904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рабочими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инструментами с дополнительными усилиями или немного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замедленно, но с достижением желаемого результата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1A3D19" w14:textId="1C6ABB0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пользуется только некоторыми наиболее безопасными рабочими инструментами, требуется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организующая помощь со стороны других людей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6C526" w14:textId="0CDB597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выполняет только отдельные небезопасные действия с использованием простых рабочих инструментов со значительной помощью других лиц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5F53A" w14:textId="5539107A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использование рабочих инструментов невозможно или небезопасно в силу тяжести имеющихся особенностей или нарушений</w:t>
            </w:r>
          </w:p>
        </w:tc>
      </w:tr>
      <w:tr w:rsidR="00DD0508" w:rsidRPr="00B268F7" w14:paraId="54C404B4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145479" w14:textId="5D0C937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64.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99440" w14:textId="6858A38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Участвует в какой- либо продуктивной деятельности (работа, социальная занятость, иная полезная деятельность)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9437B" w14:textId="5B7E11A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участвует в продуктивной деятельности (работе, полезных и творческих занятиях, в трудотерапии)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E6C46" w14:textId="5C97B4F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посещает занятия нерегулярно в силу разных причин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C81D0" w14:textId="54726C74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участвует в продуктивной деятельности нерегулярно, только если вовлекается другими людьми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CCDE0" w14:textId="61651E9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отказывается от полезных занятий или работы из-за пассивности или по другим причинами, необходима постоянная значительная помощь для привлечения к занятиям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32BE87" w14:textId="1478ED96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 участвует в продуктивной деятельности в силу тяжести имеющихся особенностей или нарушений</w:t>
            </w:r>
          </w:p>
        </w:tc>
      </w:tr>
      <w:tr w:rsidR="00DD0508" w:rsidRPr="00B268F7" w14:paraId="079CEB4F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F5480D" w14:textId="0622B2E6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65.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DA12AF" w14:textId="60976DD2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Проявляет интерес к работе, социальной занятости, иной полезной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</w:t>
            </w:r>
            <w:r w:rsidR="00F2671C">
              <w:rPr>
                <w:rStyle w:val="211pt"/>
                <w:sz w:val="24"/>
                <w:szCs w:val="24"/>
              </w:rPr>
              <w:t>д</w:t>
            </w:r>
            <w:r w:rsidR="00F2671C" w:rsidRPr="00B268F7">
              <w:rPr>
                <w:rStyle w:val="211pt"/>
                <w:sz w:val="24"/>
                <w:szCs w:val="24"/>
              </w:rPr>
              <w:t>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0B9613" w14:textId="63C8FA95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высокая и стабильная мотивация, интерес к продуктивной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8909DB" w14:textId="70AF0B9F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периодически проявляет интерес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п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онимает, что это необходимо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4BDDD1" w14:textId="58F7598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мотивация и интерес к социальной занятости поддерживается другими людьми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896ACE" w14:textId="4D0884BD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proofErr w:type="gramStart"/>
            <w:r w:rsidRPr="00B268F7">
              <w:rPr>
                <w:rStyle w:val="211pt"/>
                <w:sz w:val="24"/>
                <w:szCs w:val="24"/>
              </w:rPr>
              <w:t>пассивен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, не уверен в себе, апатичен, избегает трудностей и усилий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30614" w14:textId="5782E2F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мотивация к полезной деятельности, стремление к продуктивности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отсутствуют в силу тяжести имеющихся особенностей или нарушений</w:t>
            </w:r>
          </w:p>
        </w:tc>
      </w:tr>
      <w:tr w:rsidR="001162CB" w:rsidRPr="00B268F7" w14:paraId="081A6A8B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AD669A" w14:textId="37574FC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66.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45F51D" w14:textId="507BEFBF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Знает, где взять материалы, инструменты для работы, социальной занятости, иной полезной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D94B33" w14:textId="2379D6E2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знает, какие необходимы материалы, инструменты для работы, занятий и где их взять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26D27E" w14:textId="7630E235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знает, какие инструменты и материалы необходимы для работы, занятий и где их взять, частично самостоятельно организует рабочее пространство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662C59" w14:textId="0CEC8E27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подбор инструментов и материалов для работы и занятий осуществляет с незначительной помощью другого человека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р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абочее пространство и процесс занятий организованы другими людьми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C046D9" w14:textId="54EF171F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подбор инструментов и материалов для работы и занятий осуществляет со значительной помощью другого человека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з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атрудняется описать материалы и инструменты для занятий, другой продуктивной деятельности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5D85E" w14:textId="4AD8B693" w:rsidR="002C78CD" w:rsidRPr="00B268F7" w:rsidRDefault="001162CB" w:rsidP="001162CB">
            <w:pPr>
              <w:pStyle w:val="22"/>
              <w:shd w:val="clear" w:color="auto" w:fill="auto"/>
              <w:spacing w:after="0" w:line="262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не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знает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какие необходимы материалы, инструменты для работы, занятий и где их взять в силу тяжести имеющихся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особенностей или нарушений</w:t>
            </w:r>
          </w:p>
        </w:tc>
      </w:tr>
      <w:tr w:rsidR="001162CB" w:rsidRPr="00B268F7" w14:paraId="1F28A730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5F92F" w14:textId="42B6C49C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67.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E58419" w14:textId="268A147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Знает, где найти информацию в отношении работы, социальной занятости, иной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полезной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6031D" w14:textId="7B25E2C2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находит необходимую информацию для выполнения работы, заданий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з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нает, где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найти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дополнительную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информацию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221E3" w14:textId="28788E0F" w:rsidR="00B73D8E" w:rsidRPr="00B268F7" w:rsidRDefault="001162CB" w:rsidP="003C2A0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находит необходимую информацию для выполнения работы, заданий с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незначительной помощью другого лица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и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меет небольшие затруднения при поиске и обращением за информацией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ADDB3" w14:textId="55D99C23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находит необходимую информацию для выполнения работы, заданий, но не обращается за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дополнительной информацией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и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нициатива по получению новой информации исходит от других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80CDE" w14:textId="162977C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 xml:space="preserve">находит необходимую информацию для выполнения работы, заданий со значительной помощью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другого лица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.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 xml:space="preserve">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н</w:t>
            </w:r>
            <w:proofErr w:type="gramEnd"/>
            <w:r w:rsidRPr="00B268F7">
              <w:rPr>
                <w:rStyle w:val="211pt"/>
                <w:sz w:val="24"/>
                <w:szCs w:val="24"/>
              </w:rPr>
              <w:t>е знает, куда и к кому обращаться за нужной информацией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EC7A9D" w14:textId="7C7ABA9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поиск информации для выполнения работы, заданий невозможен в силу тяжести имеющихся</w:t>
            </w:r>
            <w:r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lastRenderedPageBreak/>
              <w:t>особенностей или нарушений</w:t>
            </w:r>
          </w:p>
        </w:tc>
      </w:tr>
      <w:tr w:rsidR="001162CB" w:rsidRPr="00B268F7" w14:paraId="23DB551E" w14:textId="77777777" w:rsidTr="00986E6A">
        <w:trPr>
          <w:trHeight w:val="20"/>
          <w:jc w:val="center"/>
        </w:trPr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A2A138" w14:textId="62D1B801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lastRenderedPageBreak/>
              <w:t>68.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FD7CD" w14:textId="1F4AA324" w:rsidR="002C78CD" w:rsidRPr="00B268F7" w:rsidRDefault="00A753A6" w:rsidP="00A753A6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Необходимость оборудования, изделий и технологий, используемых при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</w:t>
            </w:r>
            <w:r w:rsidR="00F2671C">
              <w:rPr>
                <w:rStyle w:val="211pt"/>
                <w:sz w:val="24"/>
                <w:szCs w:val="24"/>
              </w:rPr>
              <w:t>о</w:t>
            </w:r>
            <w:r w:rsidR="00F2671C" w:rsidRPr="00B268F7">
              <w:rPr>
                <w:rStyle w:val="211pt"/>
                <w:sz w:val="24"/>
                <w:szCs w:val="24"/>
              </w:rPr>
              <w:t>бучении, на службе и в производственном секторе для облегчения труда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D6DA6C" w14:textId="435B77C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нет необходимости в изделиях и технологии для труда и занятости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8619F5" w14:textId="3BFFA25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есть периодическая необходимость в </w:t>
            </w:r>
            <w:proofErr w:type="spellStart"/>
            <w:r w:rsidRPr="00B268F7">
              <w:rPr>
                <w:rStyle w:val="211pt"/>
                <w:sz w:val="24"/>
                <w:szCs w:val="24"/>
              </w:rPr>
              <w:t>ассистивных</w:t>
            </w:r>
            <w:proofErr w:type="spellEnd"/>
            <w:r w:rsidRPr="00B268F7">
              <w:rPr>
                <w:rStyle w:val="211pt"/>
                <w:sz w:val="24"/>
                <w:szCs w:val="24"/>
              </w:rPr>
              <w:t xml:space="preserve"> технологиях для обучения,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выполнения работы, заданий, иной полезной деятельности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9E92BC" w14:textId="601AB361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есть периодическая необходимость в </w:t>
            </w:r>
            <w:proofErr w:type="spellStart"/>
            <w:r w:rsidRPr="00B268F7">
              <w:rPr>
                <w:rStyle w:val="211pt"/>
                <w:sz w:val="24"/>
                <w:szCs w:val="24"/>
              </w:rPr>
              <w:t>ассистивных</w:t>
            </w:r>
            <w:proofErr w:type="spellEnd"/>
            <w:r w:rsidRPr="00B268F7">
              <w:rPr>
                <w:rStyle w:val="211pt"/>
                <w:sz w:val="24"/>
                <w:szCs w:val="24"/>
              </w:rPr>
              <w:t xml:space="preserve"> технологиях, напоминании и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контроле со стороны сопровождающего и в руководстве действиями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0221F" w14:textId="23D7C990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нуждается в изделиях и технологиях для облегчения труда, в непосредственном включении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сопровождающего в процесс продуктивной деятельности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D9C15A" w14:textId="04B77AFB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неспособен к выполнению работы, заданий, иной полезной деятельности в силу тяжести имеющихся</w:t>
            </w:r>
            <w:r w:rsidR="00F2671C" w:rsidRPr="00B268F7">
              <w:rPr>
                <w:rStyle w:val="211pt"/>
                <w:sz w:val="24"/>
                <w:szCs w:val="24"/>
              </w:rPr>
              <w:t xml:space="preserve"> особенностей или нарушений даже при использовании </w:t>
            </w:r>
            <w:proofErr w:type="spellStart"/>
            <w:r w:rsidR="00F2671C" w:rsidRPr="00B268F7">
              <w:rPr>
                <w:rStyle w:val="211pt"/>
                <w:sz w:val="24"/>
                <w:szCs w:val="24"/>
              </w:rPr>
              <w:t>ассистивных</w:t>
            </w:r>
            <w:proofErr w:type="spellEnd"/>
            <w:r w:rsidR="00F2671C" w:rsidRPr="00B268F7">
              <w:rPr>
                <w:rStyle w:val="211pt"/>
                <w:sz w:val="24"/>
                <w:szCs w:val="24"/>
              </w:rPr>
              <w:t xml:space="preserve"> технологий</w:t>
            </w:r>
          </w:p>
        </w:tc>
      </w:tr>
    </w:tbl>
    <w:p w14:paraId="3BF0371C" w14:textId="77777777" w:rsidR="00DD0508" w:rsidRPr="00DD0508" w:rsidRDefault="00DD0508">
      <w:pPr>
        <w:rPr>
          <w:sz w:val="2"/>
          <w:szCs w:val="2"/>
        </w:rPr>
      </w:pPr>
    </w:p>
    <w:tbl>
      <w:tblPr>
        <w:tblOverlap w:val="never"/>
        <w:tblW w:w="14516" w:type="dxa"/>
        <w:jc w:val="center"/>
        <w:tblInd w:w="11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35"/>
        <w:gridCol w:w="3142"/>
        <w:gridCol w:w="3290"/>
        <w:gridCol w:w="3162"/>
        <w:gridCol w:w="3087"/>
      </w:tblGrid>
      <w:tr w:rsidR="002C78CD" w:rsidRPr="00B268F7" w14:paraId="1BCF777D" w14:textId="77777777" w:rsidTr="00DD0508">
        <w:trPr>
          <w:trHeight w:val="20"/>
          <w:jc w:val="center"/>
        </w:trPr>
        <w:tc>
          <w:tcPr>
            <w:tcW w:w="14516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A8A042F" w14:textId="13CEFF1F" w:rsidR="002C78CD" w:rsidRPr="00B268F7" w:rsidRDefault="001162CB" w:rsidP="001162CB">
            <w:pPr>
              <w:pStyle w:val="22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ОБЩАЯ ОЦЕНКА </w:t>
            </w:r>
            <w:proofErr w:type="gramStart"/>
            <w:r w:rsidRPr="00B268F7">
              <w:rPr>
                <w:rStyle w:val="211pt"/>
                <w:sz w:val="24"/>
                <w:szCs w:val="24"/>
              </w:rPr>
              <w:t>СТЕПЕНИ ВЫРАЖЕННОСТИ НАРУШЕНИЯ АВТОНОМИИ ИНВАЛИДА</w:t>
            </w:r>
            <w:proofErr w:type="gramEnd"/>
          </w:p>
        </w:tc>
      </w:tr>
      <w:tr w:rsidR="002C78CD" w:rsidRPr="00B268F7" w14:paraId="5745A5F4" w14:textId="77777777" w:rsidTr="00B73D8E">
        <w:trPr>
          <w:trHeight w:val="466"/>
          <w:jc w:val="center"/>
        </w:trPr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17C1DC" w14:textId="062B6EF4" w:rsidR="002C78CD" w:rsidRPr="00B268F7" w:rsidRDefault="00DD0508" w:rsidP="001162CB">
            <w:pPr>
              <w:pStyle w:val="22"/>
              <w:shd w:val="clear" w:color="auto" w:fill="auto"/>
              <w:spacing w:before="120" w:after="0" w:line="240" w:lineRule="auto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Наименование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показателя</w:t>
            </w:r>
          </w:p>
        </w:tc>
        <w:tc>
          <w:tcPr>
            <w:tcW w:w="1268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504CA" w14:textId="75BAAC4E" w:rsidR="002C78CD" w:rsidRPr="00B268F7" w:rsidRDefault="001162CB" w:rsidP="00DD0508">
            <w:pPr>
              <w:pStyle w:val="2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Степень выраженности нарушения автономии инвалида в баллах</w:t>
            </w:r>
          </w:p>
        </w:tc>
      </w:tr>
      <w:tr w:rsidR="001162CB" w:rsidRPr="00B268F7" w14:paraId="541D5F6D" w14:textId="77777777" w:rsidTr="00DD0508">
        <w:trPr>
          <w:trHeight w:val="20"/>
          <w:jc w:val="center"/>
        </w:trPr>
        <w:tc>
          <w:tcPr>
            <w:tcW w:w="18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5FC630D" w14:textId="77777777" w:rsidR="002C78CD" w:rsidRPr="00B268F7" w:rsidRDefault="002C78CD" w:rsidP="001162CB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70A24B" w14:textId="2E1BF625" w:rsidR="002C78CD" w:rsidRPr="00B268F7" w:rsidRDefault="001162CB" w:rsidP="00DD0508">
            <w:pPr>
              <w:pStyle w:val="2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I степень 23 - 68 баллов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0EF668" w14:textId="3CB95D83" w:rsidR="002C78CD" w:rsidRPr="00B268F7" w:rsidRDefault="00DD0508" w:rsidP="00DD0508">
            <w:pPr>
              <w:pStyle w:val="2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II </w:t>
            </w:r>
            <w:r w:rsidR="001162CB" w:rsidRPr="00B268F7">
              <w:rPr>
                <w:rStyle w:val="211pt"/>
                <w:sz w:val="24"/>
                <w:szCs w:val="24"/>
              </w:rPr>
              <w:t>степень 69 - 136 баллов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0FC17C" w14:textId="3122E6DD" w:rsidR="002C78CD" w:rsidRPr="00B268F7" w:rsidRDefault="00DD0508" w:rsidP="00DD0508">
            <w:pPr>
              <w:pStyle w:val="2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III </w:t>
            </w:r>
            <w:r w:rsidR="001162CB" w:rsidRPr="00B268F7">
              <w:rPr>
                <w:rStyle w:val="211pt"/>
                <w:sz w:val="24"/>
                <w:szCs w:val="24"/>
              </w:rPr>
              <w:t>степень 137 - 204 баллов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7E7362" w14:textId="3D4E07E1" w:rsidR="002C78CD" w:rsidRPr="00B268F7" w:rsidRDefault="00DD0508" w:rsidP="00DD0508">
            <w:pPr>
              <w:pStyle w:val="22"/>
              <w:shd w:val="clear" w:color="auto" w:fill="auto"/>
              <w:spacing w:after="0" w:line="220" w:lineRule="exact"/>
              <w:jc w:val="center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IV</w:t>
            </w:r>
            <w:r w:rsidR="001162CB" w:rsidRPr="00B268F7">
              <w:rPr>
                <w:rStyle w:val="211pt"/>
                <w:sz w:val="24"/>
                <w:szCs w:val="24"/>
              </w:rPr>
              <w:t xml:space="preserve"> степень 205 - 272 баллов</w:t>
            </w:r>
          </w:p>
        </w:tc>
      </w:tr>
      <w:tr w:rsidR="001162CB" w:rsidRPr="00B268F7" w14:paraId="7DC4D417" w14:textId="77777777" w:rsidTr="00DD0508">
        <w:trPr>
          <w:trHeight w:val="20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FE7E73" w14:textId="48B447AC" w:rsidR="002C78CD" w:rsidRPr="00B268F7" w:rsidRDefault="00DD0508" w:rsidP="00DD0508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Оценка автономии инвалида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45E80F" w14:textId="4B8C9037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Незначительно затруднена, незначительная потребность в поддержке </w:t>
            </w:r>
            <w:r w:rsidR="00DD0508" w:rsidRPr="00B268F7">
              <w:rPr>
                <w:rStyle w:val="211pt"/>
                <w:sz w:val="24"/>
                <w:szCs w:val="24"/>
              </w:rPr>
              <w:t>I</w:t>
            </w:r>
            <w:r w:rsidRPr="00B268F7">
              <w:rPr>
                <w:rStyle w:val="211pt"/>
                <w:sz w:val="24"/>
                <w:szCs w:val="24"/>
              </w:rPr>
              <w:t xml:space="preserve"> степени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E4389A" w14:textId="7A0E1639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умеренно затруднена, умеренная потребность в поддержке </w:t>
            </w:r>
            <w:r w:rsidR="00DD0508" w:rsidRPr="00B268F7">
              <w:rPr>
                <w:rStyle w:val="211pt"/>
                <w:sz w:val="24"/>
                <w:szCs w:val="24"/>
              </w:rPr>
              <w:t>II</w:t>
            </w:r>
            <w:r w:rsidRPr="00B268F7">
              <w:rPr>
                <w:rStyle w:val="211pt"/>
                <w:sz w:val="24"/>
                <w:szCs w:val="24"/>
              </w:rPr>
              <w:t xml:space="preserve"> степени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5C4BC7" w14:textId="33E5BE2E" w:rsidR="002C78CD" w:rsidRPr="00B268F7" w:rsidRDefault="001162CB" w:rsidP="001162CB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выраженно затруднена, выраженная потребность в поддержке </w:t>
            </w:r>
            <w:r w:rsidR="00DD0508" w:rsidRPr="00B268F7">
              <w:rPr>
                <w:rStyle w:val="211pt"/>
                <w:sz w:val="24"/>
                <w:szCs w:val="24"/>
              </w:rPr>
              <w:t>III</w:t>
            </w:r>
            <w:r w:rsidRPr="00B268F7">
              <w:rPr>
                <w:rStyle w:val="211pt"/>
                <w:sz w:val="24"/>
                <w:szCs w:val="24"/>
              </w:rPr>
              <w:t xml:space="preserve"> степени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D3F759" w14:textId="59729D6A" w:rsidR="002C78CD" w:rsidRPr="00B268F7" w:rsidRDefault="001162CB" w:rsidP="00DD0508">
            <w:pPr>
              <w:pStyle w:val="22"/>
              <w:shd w:val="clear" w:color="auto" w:fill="auto"/>
              <w:spacing w:after="0" w:line="257" w:lineRule="exact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значительно выраженно затруднена, значительно выраженная потребность в поддержке </w:t>
            </w:r>
            <w:r w:rsidR="00DD0508" w:rsidRPr="00B268F7">
              <w:rPr>
                <w:rStyle w:val="211pt"/>
                <w:sz w:val="24"/>
                <w:szCs w:val="24"/>
              </w:rPr>
              <w:t>IV</w:t>
            </w:r>
            <w:r w:rsidRPr="00B268F7">
              <w:rPr>
                <w:rStyle w:val="211pt"/>
                <w:sz w:val="24"/>
                <w:szCs w:val="24"/>
              </w:rPr>
              <w:t xml:space="preserve"> степени</w:t>
            </w:r>
          </w:p>
        </w:tc>
      </w:tr>
      <w:tr w:rsidR="001162CB" w:rsidRPr="00B268F7" w14:paraId="481EB3C3" w14:textId="77777777" w:rsidTr="00DD0508">
        <w:trPr>
          <w:trHeight w:val="20"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2D4840" w14:textId="66DCB3F2" w:rsidR="002C78CD" w:rsidRPr="00B268F7" w:rsidRDefault="00DD0508" w:rsidP="00DD0508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Тип</w:t>
            </w:r>
            <w:r w:rsidR="001162CB">
              <w:rPr>
                <w:sz w:val="24"/>
                <w:szCs w:val="24"/>
              </w:rPr>
              <w:t xml:space="preserve"> </w:t>
            </w:r>
            <w:r w:rsidRPr="00B268F7">
              <w:rPr>
                <w:rStyle w:val="211pt"/>
                <w:sz w:val="24"/>
                <w:szCs w:val="24"/>
              </w:rPr>
              <w:t>периодичности услуг по сопровождаемому проживанию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3974C1" w14:textId="39E08F07" w:rsidR="002C78CD" w:rsidRPr="00B268F7" w:rsidRDefault="001162CB" w:rsidP="00DD0508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I тип периодичности услуг по сопровождаемому проживанию</w:t>
            </w:r>
          </w:p>
        </w:tc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40CEC2" w14:textId="1D4B39AD" w:rsidR="002C78CD" w:rsidRPr="00B268F7" w:rsidRDefault="00DD0508" w:rsidP="00DD0508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II</w:t>
            </w:r>
            <w:r w:rsidR="001162CB" w:rsidRPr="00B268F7">
              <w:rPr>
                <w:rStyle w:val="211pt"/>
                <w:sz w:val="24"/>
                <w:szCs w:val="24"/>
              </w:rPr>
              <w:t xml:space="preserve"> тип периодичности услуг по сопровождаемому проживанию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489642" w14:textId="45E06D7C" w:rsidR="002C78CD" w:rsidRPr="00B268F7" w:rsidRDefault="00DD0508" w:rsidP="00DD0508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 xml:space="preserve">III </w:t>
            </w:r>
            <w:r w:rsidR="001162CB" w:rsidRPr="00B268F7">
              <w:rPr>
                <w:rStyle w:val="211pt"/>
                <w:sz w:val="24"/>
                <w:szCs w:val="24"/>
              </w:rPr>
              <w:t>тип периодичности услуг по сопровождаемому проживанию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B93B24" w14:textId="02206FAF" w:rsidR="002C78CD" w:rsidRPr="00B268F7" w:rsidRDefault="00DD0508" w:rsidP="00DD0508">
            <w:pPr>
              <w:pStyle w:val="22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B268F7">
              <w:rPr>
                <w:rStyle w:val="211pt"/>
                <w:sz w:val="24"/>
                <w:szCs w:val="24"/>
              </w:rPr>
              <w:t>IV</w:t>
            </w:r>
            <w:r w:rsidR="001162CB" w:rsidRPr="00B268F7">
              <w:rPr>
                <w:rStyle w:val="211pt"/>
                <w:sz w:val="24"/>
                <w:szCs w:val="24"/>
              </w:rPr>
              <w:t xml:space="preserve"> тип периодичности услуг по сопровождаемому проживанию</w:t>
            </w:r>
          </w:p>
        </w:tc>
      </w:tr>
    </w:tbl>
    <w:p w14:paraId="5CE317F4" w14:textId="77777777" w:rsidR="002C78CD" w:rsidRDefault="002C78CD" w:rsidP="002C78CD">
      <w:pPr>
        <w:rPr>
          <w:sz w:val="2"/>
          <w:szCs w:val="2"/>
        </w:rPr>
      </w:pPr>
    </w:p>
    <w:p w14:paraId="0F1ADCDC" w14:textId="5AD009B7" w:rsidR="00BA7D29" w:rsidRDefault="00BA7D29">
      <w:pPr>
        <w:spacing w:after="200" w:line="276" w:lineRule="auto"/>
        <w:ind w:firstLine="0"/>
        <w:rPr>
          <w:sz w:val="2"/>
          <w:szCs w:val="2"/>
        </w:rPr>
      </w:pPr>
      <w:r>
        <w:rPr>
          <w:sz w:val="2"/>
          <w:szCs w:val="2"/>
        </w:rPr>
        <w:br w:type="page"/>
      </w:r>
    </w:p>
    <w:p w14:paraId="6DDF33A2" w14:textId="77777777" w:rsidR="00920851" w:rsidRPr="00920851" w:rsidRDefault="00920851" w:rsidP="001E0FCB">
      <w:pPr>
        <w:widowControl w:val="0"/>
        <w:spacing w:line="260" w:lineRule="exact"/>
        <w:ind w:left="11907" w:firstLine="0"/>
        <w:jc w:val="right"/>
        <w:rPr>
          <w:rFonts w:cs="Times New Roman"/>
          <w:szCs w:val="26"/>
          <w:lang w:eastAsia="ru-RU" w:bidi="ru-RU"/>
        </w:rPr>
      </w:pPr>
      <w:r w:rsidRPr="00920851">
        <w:rPr>
          <w:rFonts w:cs="Times New Roman"/>
          <w:szCs w:val="26"/>
          <w:lang w:eastAsia="ru-RU" w:bidi="ru-RU"/>
        </w:rPr>
        <w:lastRenderedPageBreak/>
        <w:t>Таблица № 2</w:t>
      </w:r>
    </w:p>
    <w:p w14:paraId="034327F2" w14:textId="77777777" w:rsidR="001E0FCB" w:rsidRDefault="001E0FCB" w:rsidP="00920851">
      <w:pPr>
        <w:widowControl w:val="0"/>
        <w:spacing w:line="260" w:lineRule="exact"/>
        <w:ind w:firstLine="0"/>
        <w:jc w:val="center"/>
        <w:rPr>
          <w:rFonts w:cs="Times New Roman"/>
          <w:b/>
          <w:bCs/>
          <w:szCs w:val="24"/>
          <w:lang w:eastAsia="ru-RU" w:bidi="ru-RU"/>
        </w:rPr>
      </w:pPr>
    </w:p>
    <w:p w14:paraId="26CCD181" w14:textId="77777777" w:rsidR="00920851" w:rsidRPr="00C908E3" w:rsidRDefault="00920851" w:rsidP="00920851">
      <w:pPr>
        <w:widowControl w:val="0"/>
        <w:spacing w:line="260" w:lineRule="exact"/>
        <w:ind w:firstLine="0"/>
        <w:jc w:val="center"/>
        <w:rPr>
          <w:rFonts w:cs="Times New Roman"/>
          <w:b/>
          <w:bCs/>
          <w:szCs w:val="24"/>
          <w:lang w:eastAsia="ru-RU" w:bidi="ru-RU"/>
        </w:rPr>
      </w:pPr>
      <w:r w:rsidRPr="00C908E3">
        <w:rPr>
          <w:rFonts w:cs="Times New Roman"/>
          <w:b/>
          <w:bCs/>
          <w:szCs w:val="24"/>
          <w:lang w:eastAsia="ru-RU" w:bidi="ru-RU"/>
        </w:rPr>
        <w:t xml:space="preserve">Опросник «Оценка </w:t>
      </w:r>
      <w:proofErr w:type="gramStart"/>
      <w:r w:rsidRPr="00C908E3">
        <w:rPr>
          <w:rFonts w:cs="Times New Roman"/>
          <w:b/>
          <w:bCs/>
          <w:szCs w:val="24"/>
          <w:lang w:eastAsia="ru-RU" w:bidi="ru-RU"/>
        </w:rPr>
        <w:t>степени выраженности нарушения автономии инвалида</w:t>
      </w:r>
      <w:proofErr w:type="gramEnd"/>
      <w:r w:rsidRPr="00C908E3">
        <w:rPr>
          <w:rFonts w:cs="Times New Roman"/>
          <w:b/>
          <w:bCs/>
          <w:szCs w:val="24"/>
          <w:lang w:eastAsia="ru-RU" w:bidi="ru-RU"/>
        </w:rPr>
        <w:t>»</w:t>
      </w:r>
    </w:p>
    <w:p w14:paraId="790E89D0" w14:textId="77777777" w:rsidR="00920851" w:rsidRPr="00C908E3" w:rsidRDefault="00920851" w:rsidP="00920851">
      <w:pPr>
        <w:widowControl w:val="0"/>
        <w:spacing w:line="260" w:lineRule="exact"/>
        <w:ind w:firstLine="0"/>
        <w:rPr>
          <w:rFonts w:cs="Times New Roman"/>
          <w:b/>
          <w:bCs/>
          <w:sz w:val="24"/>
          <w:szCs w:val="24"/>
          <w:lang w:eastAsia="ru-RU" w:bidi="ru-RU"/>
        </w:rPr>
      </w:pPr>
    </w:p>
    <w:tbl>
      <w:tblPr>
        <w:tblOverlap w:val="never"/>
        <w:tblW w:w="14622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83"/>
        <w:gridCol w:w="7"/>
        <w:gridCol w:w="8"/>
        <w:gridCol w:w="3450"/>
        <w:gridCol w:w="6"/>
        <w:gridCol w:w="2115"/>
        <w:gridCol w:w="6"/>
        <w:gridCol w:w="1046"/>
        <w:gridCol w:w="1079"/>
        <w:gridCol w:w="10"/>
        <w:gridCol w:w="1989"/>
        <w:gridCol w:w="11"/>
        <w:gridCol w:w="2119"/>
        <w:gridCol w:w="14"/>
        <w:gridCol w:w="2143"/>
        <w:gridCol w:w="12"/>
        <w:gridCol w:w="24"/>
      </w:tblGrid>
      <w:tr w:rsidR="00920851" w:rsidRPr="00C908E3" w14:paraId="54CDDD08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8DFAE3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№</w:t>
            </w:r>
          </w:p>
          <w:p w14:paraId="53DE92B5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proofErr w:type="gram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</w:t>
            </w:r>
            <w:proofErr w:type="gramEnd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/п</w:t>
            </w:r>
          </w:p>
        </w:tc>
        <w:tc>
          <w:tcPr>
            <w:tcW w:w="34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AF0518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Вопросы</w:t>
            </w:r>
          </w:p>
        </w:tc>
        <w:tc>
          <w:tcPr>
            <w:tcW w:w="10538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632D4F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Степень выраженности нарушения автономии инвалида в баллах (в графе с подходящим ответом необходимо поставить галочку или другой знак, обозначающий выбор)</w:t>
            </w:r>
          </w:p>
        </w:tc>
      </w:tr>
      <w:tr w:rsidR="00C908E3" w:rsidRPr="00C908E3" w14:paraId="311FAF4E" w14:textId="77777777" w:rsidTr="00C908E3">
        <w:trPr>
          <w:gridAfter w:val="2"/>
          <w:wAfter w:w="36" w:type="dxa"/>
          <w:trHeight w:val="1967"/>
          <w:jc w:val="center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8A5519F" w14:textId="77777777" w:rsidR="00C908E3" w:rsidRPr="00C908E3" w:rsidRDefault="00C908E3" w:rsidP="00C908E3">
            <w:pPr>
              <w:widowControl w:val="0"/>
              <w:ind w:firstLine="0"/>
              <w:jc w:val="center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34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3944A2" w14:textId="77777777" w:rsidR="00C908E3" w:rsidRPr="00C908E3" w:rsidRDefault="00C908E3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0E4829" w14:textId="77777777" w:rsid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Нарушения автономии инвалида не выявлено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</w:p>
          <w:p w14:paraId="250AEF11" w14:textId="7EF31DBD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0 баллов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C8DB7D" w14:textId="77777777" w:rsid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Имеется незначительное нарушение автономии инвалида</w:t>
            </w:r>
          </w:p>
          <w:p w14:paraId="2F822E87" w14:textId="67991FC0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 балл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6404AE" w14:textId="77777777" w:rsid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Имеется умеренно выраженное нарушение автономии инвалида</w:t>
            </w:r>
          </w:p>
          <w:p w14:paraId="303FB23B" w14:textId="301471AF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 балла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5A24C3" w14:textId="77777777" w:rsid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Имеется выраженное нарушение автономии инвалида</w:t>
            </w:r>
          </w:p>
          <w:p w14:paraId="16A55C53" w14:textId="6C410CAD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 балла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903FC3" w14:textId="77777777" w:rsid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Имеется значительно выраженное нарушение автономии инвалида</w:t>
            </w:r>
          </w:p>
          <w:p w14:paraId="60D39C4A" w14:textId="36EAD982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 балла</w:t>
            </w:r>
          </w:p>
        </w:tc>
      </w:tr>
      <w:tr w:rsidR="00C908E3" w:rsidRPr="00C908E3" w14:paraId="6C8440AC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3DAF3" w14:textId="4567C3C9" w:rsidR="00C908E3" w:rsidRPr="00C908E3" w:rsidRDefault="00C908E3" w:rsidP="00C908E3">
            <w:pPr>
              <w:widowControl w:val="0"/>
              <w:ind w:firstLine="0"/>
              <w:jc w:val="center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435E96" w14:textId="38CEDEFF" w:rsidR="00C908E3" w:rsidRPr="00C908E3" w:rsidRDefault="00C908E3" w:rsidP="00C908E3">
            <w:pPr>
              <w:widowControl w:val="0"/>
              <w:ind w:firstLine="0"/>
              <w:jc w:val="center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90972E" w14:textId="734DA278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048EC3" w14:textId="045EBA87" w:rsidR="00C908E3" w:rsidRPr="00C908E3" w:rsidRDefault="00C908E3" w:rsidP="00C908E3">
            <w:pPr>
              <w:widowControl w:val="0"/>
              <w:ind w:firstLine="0"/>
              <w:jc w:val="center"/>
              <w:rPr>
                <w:rFonts w:eastAsia="Arial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eastAsia="Arial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E59A85" w14:textId="412673EE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65A553" w14:textId="7B3A55B6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844629" w14:textId="07F728AC" w:rsidR="00C908E3" w:rsidRPr="00C908E3" w:rsidRDefault="00C908E3" w:rsidP="00C908E3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</w:pP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7</w:t>
            </w:r>
          </w:p>
        </w:tc>
      </w:tr>
      <w:tr w:rsidR="00920851" w:rsidRPr="00C908E3" w14:paraId="4AF46763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1458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3CC8E9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ОРИЕНТАЦИЯ</w:t>
            </w:r>
          </w:p>
        </w:tc>
      </w:tr>
      <w:tr w:rsidR="00920851" w:rsidRPr="00C908E3" w14:paraId="0FBA9429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2F2B84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eastAsia="Arial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  <w:r w:rsidRPr="00C908E3">
              <w:rPr>
                <w:rFonts w:eastAsia="Lucida Sans Unicode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A525AB" w14:textId="77777777" w:rsidR="00920851" w:rsidRPr="00C908E3" w:rsidRDefault="00920851" w:rsidP="00C908E3">
            <w:pPr>
              <w:widowControl w:val="0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Знает </w:t>
            </w:r>
            <w:proofErr w:type="gram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свои</w:t>
            </w:r>
            <w:proofErr w:type="gramEnd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фамилию, имя, отчество, верно сообщает личную информацию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A2EC3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D8ED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6DAE2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F55D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4D68C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C660CAA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D29CE6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D9D947" w14:textId="77777777" w:rsidR="00920851" w:rsidRPr="00C908E3" w:rsidRDefault="00920851" w:rsidP="00C908E3">
            <w:pPr>
              <w:widowControl w:val="0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Правильно определяет время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15BB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D7B2E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614D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A514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5DBE9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4B455FA3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008CD5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78E43" w14:textId="77777777" w:rsidR="00920851" w:rsidRPr="00C908E3" w:rsidRDefault="00920851" w:rsidP="00C908E3">
            <w:pPr>
              <w:widowControl w:val="0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Понимает свои ограничения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8973B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9D38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3DE6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79D1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71368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6B06EA6E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72E075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9C617" w14:textId="77777777" w:rsidR="00920851" w:rsidRPr="00C908E3" w:rsidRDefault="00920851" w:rsidP="00C908E3">
            <w:pPr>
              <w:widowControl w:val="0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Понимает где находится, ориентируется </w:t>
            </w:r>
            <w:proofErr w:type="gram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месте</w:t>
            </w:r>
            <w:proofErr w:type="gramEnd"/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D1352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1CA8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2717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F770F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4B691E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0D416FF1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14586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C76AD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ГЛОБАЛЬНЫЕ </w:t>
            </w:r>
            <w:proofErr w:type="gram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ПСИХО-СОЦИАЛЬНЫЕ</w:t>
            </w:r>
            <w:proofErr w:type="gramEnd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ФУНКЦИИ</w:t>
            </w:r>
          </w:p>
        </w:tc>
      </w:tr>
      <w:tr w:rsidR="00920851" w:rsidRPr="00C908E3" w14:paraId="38FFE571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020A8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19809" w14:textId="77777777" w:rsidR="00920851" w:rsidRPr="00C908E3" w:rsidRDefault="00920851" w:rsidP="00C908E3">
            <w:pPr>
              <w:widowControl w:val="0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ситуациях затруднения обращается за помощью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52644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DE4E9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7AADC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6AB0B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0975F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DAE828B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11EFED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6.</w:t>
            </w:r>
          </w:p>
        </w:tc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2E22B3" w14:textId="77777777" w:rsidR="00920851" w:rsidRPr="00C908E3" w:rsidRDefault="00920851" w:rsidP="00C908E3">
            <w:pPr>
              <w:widowControl w:val="0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Контролирует импульсивные побуждения и действия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F6116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07921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7C29D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DDA6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9044D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245C0AF" w14:textId="77777777" w:rsidTr="00C908E3">
        <w:trPr>
          <w:gridAfter w:val="2"/>
          <w:wAfter w:w="36" w:type="dxa"/>
          <w:trHeight w:val="20"/>
          <w:jc w:val="center"/>
        </w:trPr>
        <w:tc>
          <w:tcPr>
            <w:tcW w:w="145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2C113" w14:textId="77777777" w:rsidR="00920851" w:rsidRPr="00C908E3" w:rsidRDefault="00920851" w:rsidP="00C908E3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СПЕЦИФИЧЕСКИЕ УМСТВЕННЫЕ ФУНКЦИИ</w:t>
            </w:r>
          </w:p>
        </w:tc>
      </w:tr>
      <w:tr w:rsidR="00920851" w:rsidRPr="00C908E3" w14:paraId="02F5F79C" w14:textId="77777777" w:rsidTr="00556E5F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5C18E" w14:textId="77777777" w:rsidR="00920851" w:rsidRPr="00C908E3" w:rsidRDefault="00920851" w:rsidP="00C908E3">
            <w:pPr>
              <w:widowControl w:val="0"/>
              <w:spacing w:line="220" w:lineRule="exact"/>
              <w:ind w:left="22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7.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5F41A6" w14:textId="6277AD37" w:rsidR="00556E5F" w:rsidRPr="00C908E3" w:rsidRDefault="00920851" w:rsidP="003C2A0B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Воспроизводит по памяти информацию о предыдущих вопросах</w:t>
            </w:r>
            <w:bookmarkStart w:id="1" w:name="_GoBack"/>
            <w:bookmarkEnd w:id="1"/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647B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9D2C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77147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584D8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A408E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4984DBCD" w14:textId="77777777" w:rsidTr="00556E5F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28DAFD" w14:textId="77777777" w:rsidR="00920851" w:rsidRPr="00C908E3" w:rsidRDefault="00920851" w:rsidP="00C908E3">
            <w:pPr>
              <w:widowControl w:val="0"/>
              <w:spacing w:line="220" w:lineRule="exact"/>
              <w:ind w:left="22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8.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65E20D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 окружающих его людей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9DB16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CEFA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739F7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B91CA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8D01A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25305064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F11E9E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ОБУЧЕНИЕ И ПРИМЕНЕНИЕ ЗНАНИЙ</w:t>
            </w:r>
          </w:p>
        </w:tc>
      </w:tr>
      <w:tr w:rsidR="00920851" w:rsidRPr="00C908E3" w14:paraId="5570C183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88E09F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9.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1E1ADD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правильно прочитать вывески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F967B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0D236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15438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B47C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8EC6E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B39CE98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BCB0A1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10.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0FBDD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написать простую записку на бытовую или личную тему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5B0BE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E5573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50BEB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B0459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BBCE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4C4476F0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7624E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11.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430FF1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Проявляет интерес к саморазвитию (получению новых знаний, чтению, обучению, получению образования)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C786F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907EB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5A81B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2FCCC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D0EDE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B501402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3A6DB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12.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751F50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Удерживает внимание в течение опроса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F0E5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16D88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7CBB1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21F5E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E2D69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73037081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C7BCD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13.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C6309B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Правильно понимает, что находится в объектах, обозначенных вывесками, и как они функционируют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43689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0FA71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8924F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5B35C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2BC3C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09DB2CA4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FE751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14.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5A0258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посчитать небольшую сумму наличных (в уме или на калькуляторе). Может посчитать сдачу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189D6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A103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2CEB7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30E9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64DF6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011C9B41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C483A" w14:textId="77777777" w:rsidR="00920851" w:rsidRPr="00C908E3" w:rsidRDefault="00920851" w:rsidP="00C908E3">
            <w:pPr>
              <w:widowControl w:val="0"/>
              <w:spacing w:line="220" w:lineRule="exact"/>
              <w:ind w:left="20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15.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7B98D5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Принимает решение в ситуации несложного бытового или личного выбора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3135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918D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ABBB9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8598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9EBF4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67837F50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7CB048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ОБЩИЕ ЗАДАЧИ И ТРЕБОВАНИЯ</w:t>
            </w:r>
          </w:p>
        </w:tc>
      </w:tr>
      <w:tr w:rsidR="00920851" w:rsidRPr="00C908E3" w14:paraId="0A7F4A8C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5A28E3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16.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DF7810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Выполняет распорядок дня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0DD15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57E3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676B2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8798D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FEE40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3941BF15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5B9A73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17.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11374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Контролирует агрессивное поведение, когда нервничает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9435A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DA88A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B951B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8104F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A9557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4BA1B2D9" w14:textId="77777777" w:rsidTr="005F4A25">
        <w:trPr>
          <w:gridAfter w:val="1"/>
          <w:wAfter w:w="24" w:type="dxa"/>
          <w:trHeight w:val="20"/>
          <w:jc w:val="center"/>
        </w:trPr>
        <w:tc>
          <w:tcPr>
            <w:tcW w:w="1459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C4938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ОБЩЕНИЕ</w:t>
            </w:r>
          </w:p>
        </w:tc>
      </w:tr>
      <w:tr w:rsidR="00920851" w:rsidRPr="00C908E3" w14:paraId="4BFDCD42" w14:textId="77777777" w:rsidTr="005F4A25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70FF1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18.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B539D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Понимает и следует устным объявлениям и сигналам (в </w:t>
            </w: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общественном транспорте, в экстренной или чрезвычайной ситуации)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3775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52AA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5131F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F7860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DD9E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4E531B5" w14:textId="77777777" w:rsidTr="005F4A25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B8425A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19.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D66DAE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Понимает сообщения и вопросы собеседника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3A972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C4D4E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28B52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A701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6ACA7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CA4CD6A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0D2BA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20.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9131F0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Пользуется мобильным телефоном и электронными средствами связи (мессенджером, электронной почтой)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35B48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5A9D6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55E29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E1C69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8B861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8F8F1EA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14598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695544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МОБИЛЬНОСТЬ</w:t>
            </w:r>
          </w:p>
        </w:tc>
      </w:tr>
      <w:tr w:rsidR="00920851" w:rsidRPr="00C908E3" w14:paraId="787F7BA8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55A2D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21.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4144B7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Самостоятельно изменяет положения тела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F60E8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990A8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364FB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9DC5F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BFCF4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2C3C8745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B7C3F5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22.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E56573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Самостоятельно поддерживает положения тела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719F4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850F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6FC5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4B123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3075B0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4FD1FD6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1E267A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23.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B6E9F2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Поднимает и перемещает не тяжелые объекты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39914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880D2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6CF3B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CECB4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59898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4A25E8D2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B25E5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24.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96ACD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Использует точные движения пальцев и кисти (мелкую моторику) для выполнения последовательных действий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3258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434F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21B28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CB3B4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AD5F1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92141BB" w14:textId="77777777" w:rsidTr="00C908E3">
        <w:trPr>
          <w:gridAfter w:val="1"/>
          <w:wAfter w:w="24" w:type="dxa"/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61969C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25.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DB9BBD" w14:textId="7BCE53A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Достаточно двигается,</w:t>
            </w:r>
            <w:r w:rsidR="005F4A25"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поддерживает физическую активность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F27CE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AF4CB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1EE04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8F98F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B9E3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2AEA900D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E19142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26.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8E77ED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Безопасно передвигается и ориентируется без сопровождения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9BAEF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941AE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D94D0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6D3DC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E8615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7918D15F" w14:textId="77777777" w:rsidTr="005F4A25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A5044A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27.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A23BE2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proofErr w:type="gram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Спускается</w:t>
            </w:r>
            <w:proofErr w:type="gramEnd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/поднимается по лестнице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E0455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1C8C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F10DC9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AE28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00F08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6B484CE7" w14:textId="77777777" w:rsidTr="005F4A25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25114A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28.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152451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Перемещается в пределах жилого помещения (квартиры, отделения стационарного учреждения социального </w:t>
            </w: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обслуживания и иные помещения, в которых проживает инвалид)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F088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5DE8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5EA0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10A3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1550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ED4B5A5" w14:textId="77777777" w:rsidTr="005F4A25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BB25E4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29.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A96BED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Перемещается в пределах других зданий (больницы, магазины, МФЦ и иные общественные заведения)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E439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4695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A659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37CE7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F93E3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1625620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969EA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30.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0E9DC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Пользуется общественным транспортом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C86B1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C07CB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C3C0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1805C7" w14:textId="77777777" w:rsidR="00920851" w:rsidRPr="00C908E3" w:rsidRDefault="00920851" w:rsidP="00C908E3">
            <w:pPr>
              <w:widowControl w:val="0"/>
              <w:spacing w:line="220" w:lineRule="exact"/>
              <w:ind w:left="1260"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-</w:t>
            </w: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A27B5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3BFAC3DD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EF932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САМООБСЛУЖИВАНИЕ</w:t>
            </w:r>
          </w:p>
        </w:tc>
      </w:tr>
      <w:tr w:rsidR="00920851" w:rsidRPr="00C908E3" w14:paraId="0056350C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8C0D1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31.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49C901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Пользуется душем или ванной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B0CBE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8A708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0AAF5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F5C2C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3EE14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773E1094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DBA52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32.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18EAC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Контролирует физиологические отправления, пользуется туалетом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6B04C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A34B5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8DAF6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8FE79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B4D43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2726CDF9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EEC5D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33.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E6329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Знает, когда необходимо помыться, сменить одежду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7ED84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3C51C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1ABA7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6FC89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6EF12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68E19EB8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B88AA6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34.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ABB6D4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Одевает и снимает одежду с верхних конечностей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91C98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ECB95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06B5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72F64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15F879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7EC3D9D7" w14:textId="77777777" w:rsidTr="00C908E3">
        <w:trPr>
          <w:trHeight w:val="20"/>
          <w:jc w:val="center"/>
        </w:trPr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92E424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35.</w:t>
            </w:r>
          </w:p>
        </w:tc>
        <w:tc>
          <w:tcPr>
            <w:tcW w:w="3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47171D" w14:textId="31297F6C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Одевает и снимает одежду, обувь</w:t>
            </w:r>
            <w:r w:rsidR="005F4A25"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с нижних конечностей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4E8BC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56104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BABD8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066A3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25AF5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769F07C0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A2F233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36.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3273AF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Подбирает одежду в зависимости от погоды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8CBC4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205A2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30040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185E2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E112E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6FB7DE81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F936CD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37.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B83F98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Принимает пищу, напитки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6CA45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E9ED8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4A565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F42F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17CA4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08BAA567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DFFD76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38.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0B88C8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Умеет пользоваться посудой, столовыми приборами, кухонной утварью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8B56A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8BB2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81C47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B645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247C1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67A7C2F3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6828DF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39.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F4E5A6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Своевременно принимает лекарства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B0E3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FCFF9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612E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019F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A0B76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6F955C56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EEE5C1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40.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0F228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Понимает необходимость обращения за медицинской помощью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6C89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CA1D7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D8A16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B4404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130AE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146AE6D5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044015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41.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1B54BF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 правила безопасного секса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F0B8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BA730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DC328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8B547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4108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6064BD4D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64069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42.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1DD7A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 правила безопасности в быту (мокрый пол, электричество, движущиеся механизмы и иные обстоятельства, представляющие опасность для человека в быту)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A694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5F8C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69DC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0865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E41F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136694EF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BF0B64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43.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24BBB2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Контролирует вредные привычки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41504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107D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85788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6C9A5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96A05A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1A2E935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6C4514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БЫТОВАЯ ЖИЗНЬ</w:t>
            </w:r>
          </w:p>
        </w:tc>
      </w:tr>
      <w:tr w:rsidR="00C908E3" w:rsidRPr="00C908E3" w14:paraId="7DC6163A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D96109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44.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6C5462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описать набор и приблизительную стоимость продуктового набора, необходимого на неделю.</w:t>
            </w:r>
          </w:p>
          <w:p w14:paraId="05EE23B3" w14:textId="3B77160D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описать необходимый набор бытовых товаров (моющие средства, бытовая химия, средства гигиены и иные необходимые в</w:t>
            </w:r>
            <w:r w:rsidR="005F4A25"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быту товары)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DC335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A9611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FD30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4F9B8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0F01D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523A7331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08C029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45.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C0DB0E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proofErr w:type="gram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</w:t>
            </w:r>
            <w:proofErr w:type="gramEnd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как оплатить коммунальные услуги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A0931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7752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641F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6E8B8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EBCD9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79E7979C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620322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46.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1EEB24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приготовить простую еду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2FC25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3F134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D2F01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52959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42F61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25E3E052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B031E9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47.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78366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Стирает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F8AC0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EC8FC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50CE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DCCF8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13926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5C2BD310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216309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48.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E1216B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Убирает в комнате (застилает кровать, собирает и перемещает мусор в установленное место, вытирает пыль, моет пол, окна, двери, осуществляет иные работы по уборке комнаты)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CBD4D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B14D8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F896A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B75CC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66E2FC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339DE767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4CEAA0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49.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D1BF7C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Заботится о сохранности личного имущества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ABDD3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51CF9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6649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9DFBA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CC1DB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1959E96E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C32B1E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МЕЖЛИЧНОСТНЫЕ ОТНОШЕНИЯ</w:t>
            </w:r>
          </w:p>
        </w:tc>
      </w:tr>
      <w:tr w:rsidR="00C908E3" w:rsidRPr="00C908E3" w14:paraId="1F0C96E8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5CD809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50.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D89826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Понимает и учитывает нужды других людей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51E39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3EB8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BF2FD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9B6C3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92CE9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20C6CD03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05F528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51.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9AE62F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Терпим к поведению других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7D6D1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CE16C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4C452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04DA5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9A6F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51DD8689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3B4ED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52.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308A7D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Адекватно реагирует на замечания, конструктивную критику или похвалу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DC59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0EB3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CAF3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BA69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2596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1732B134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7F0ABD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53.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CBCDC0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 основные правила общения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A1177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E0C7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01221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4FB8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B1847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42FBE75B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C4DCAE" w14:textId="77777777" w:rsidR="00920851" w:rsidRPr="00C908E3" w:rsidRDefault="00920851" w:rsidP="00C908E3">
            <w:pPr>
              <w:widowControl w:val="0"/>
              <w:spacing w:line="220" w:lineRule="exact"/>
              <w:ind w:left="18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54.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52A8F2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Поддерживает ровные отношения в формальных контактах (например, с персоналом, педагогом, работодателем, с иными формально контактирующими людьми)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282C6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3D034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B37EA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0FA26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6A81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60432168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8A3ED0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55.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98723A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Взаимодействует с участниками группы в команде, коллективе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62EB8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F3107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ECC287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39E2C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ED6C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707ABC21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656FB2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ЖИЗНЬ В СООБЩЕСТВАХ, ОБЩЕСТВЕННАЯ И ГРАЖДАНСКАЯ ЖИЗНЬ</w:t>
            </w:r>
          </w:p>
        </w:tc>
      </w:tr>
      <w:tr w:rsidR="00C908E3" w:rsidRPr="00C908E3" w14:paraId="3797E5FC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902E3B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56.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4A6B2B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Участвует в групповых досуговых мероприятиях (экскурсиях, поездках, коллективных играх)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FE336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05D32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823A8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B880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6E900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01F326DC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5ECA0A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57.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79C524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Имеет хобби или иной осмысленный досуг (чтение, музыка, теле- и радиопередачи, пешие прогулки)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8CB1F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936FC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33D746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D651D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0DEAB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288A5E88" w14:textId="77777777" w:rsidTr="00C908E3">
        <w:trPr>
          <w:trHeight w:val="20"/>
          <w:jc w:val="center"/>
        </w:trPr>
        <w:tc>
          <w:tcPr>
            <w:tcW w:w="14622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826835C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ТРУДОВАЯ ДЕЯТЕЛЬНОСТЬ, СОЦИАЛЬНАЯ ЗАНЯТОСТЬ, ИНЫЕ ВИДЫ ПРОДУКТИВНОЙ ДЕЯТЕЛЬНОСТИ</w:t>
            </w:r>
          </w:p>
        </w:tc>
      </w:tr>
      <w:tr w:rsidR="00C908E3" w:rsidRPr="00C908E3" w14:paraId="067C9D7A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59466B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58.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EF6DDB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 процессе работы, социальной занятости, иной полезной деятельности достаточно внимателен, целенаправлен и сосредоточен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56557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A315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2BDE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C19B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93504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2986347B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1FC54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59.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2A0665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Доводит задание, работу, социальную занятость, иную полезную деятельность до конца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42F7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DE2C8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5FA67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80FDA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F463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6C15F21F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80D81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60.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4AD7E5" w14:textId="55BE0E68" w:rsidR="005F4A25" w:rsidRPr="00C908E3" w:rsidRDefault="00920851" w:rsidP="005F4A25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Может выполнять простые задания в процессе работы, социальной занятости, иной полезной деятельности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9315A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7164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E475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361D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E614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7A6CF970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F684AD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61.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4CAC9A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 рабочий распорядок, следует ему.</w:t>
            </w:r>
          </w:p>
          <w:p w14:paraId="14865BED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Приходит вовремя к началу занятий, работы, социальной занятости, иной полезной деятельности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814D9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B7AE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75F0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04F2F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AF2A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42DAA1FD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7DD43CC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62.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7EAB92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Следует инструкциям и правилам (на работе, социальной занятости, иной полезной деятельности)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88DE4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C4F6C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C232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1DA0D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AFC30E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40FE484F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853FB3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63.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E9993C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Владеет простыми рабочими инструментами (ножницами, молотком, </w:t>
            </w:r>
            <w:proofErr w:type="spellStart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степлером</w:t>
            </w:r>
            <w:proofErr w:type="spellEnd"/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и иными простыми рабочими инструментами)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8592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11C8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5FA44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2E3E1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FD8D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539F9188" w14:textId="77777777" w:rsidTr="00C908E3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28CBF3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64.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250D89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Участвует в какой-либо продуктивной деятельности (работа, социальная занятость, иная полезная деятельность)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4F5B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D463F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0C1B2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7A7CE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515E28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5A68B4E6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9EF55C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65.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3793EE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Проявляет интерес к работе, социальной занятости, иной полезной деятельности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32CC34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D0D05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47CB5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C0F81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B012C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07A98BFC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0B311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66.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129960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Знает, где взять материалы, инструменты для работы, социальной занятости, иной полезной деятельности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2B7A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BD82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05E9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FA459C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D61B0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0EB76871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6BFD5E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67.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FE3C92D" w14:textId="77777777" w:rsidR="00920851" w:rsidRPr="00C908E3" w:rsidRDefault="00920851" w:rsidP="00C908E3">
            <w:pPr>
              <w:widowControl w:val="0"/>
              <w:spacing w:line="262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Знает, где найти информацию в отношении работы, социальной занятости, иной полезной </w:t>
            </w: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деятельности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A9AED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A66D9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C705C2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34BD63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27DF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908E3" w:rsidRPr="00C908E3" w14:paraId="27838249" w14:textId="77777777" w:rsidTr="005F4A25">
        <w:trPr>
          <w:trHeight w:val="20"/>
          <w:jc w:val="center"/>
        </w:trPr>
        <w:tc>
          <w:tcPr>
            <w:tcW w:w="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2E6642" w14:textId="77777777" w:rsidR="00920851" w:rsidRPr="00C908E3" w:rsidRDefault="00920851" w:rsidP="00C908E3">
            <w:pPr>
              <w:widowControl w:val="0"/>
              <w:spacing w:line="220" w:lineRule="exact"/>
              <w:ind w:left="160" w:firstLine="0"/>
              <w:jc w:val="center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68.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15CD16" w14:textId="77777777" w:rsidR="00920851" w:rsidRPr="00C908E3" w:rsidRDefault="00920851" w:rsidP="00C908E3">
            <w:pPr>
              <w:widowControl w:val="0"/>
              <w:spacing w:line="257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Необходимость оборудования, изделий и технологий, используемых при обучении, на службе и в производственном секторе для облегчения труда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69C06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06E91D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29D221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6F1899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F92E8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7B1A85CE" w14:textId="77777777" w:rsidTr="005F4A25">
        <w:trPr>
          <w:trHeight w:val="20"/>
          <w:jc w:val="center"/>
        </w:trPr>
        <w:tc>
          <w:tcPr>
            <w:tcW w:w="40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29E03D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ИТОГОВАЯ СУММА БАЛЛОВ</w:t>
            </w:r>
          </w:p>
        </w:tc>
        <w:tc>
          <w:tcPr>
            <w:tcW w:w="105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C8D6F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08D5B82B" w14:textId="77777777" w:rsidTr="00C908E3">
        <w:trPr>
          <w:trHeight w:val="20"/>
          <w:jc w:val="center"/>
        </w:trPr>
        <w:tc>
          <w:tcPr>
            <w:tcW w:w="7221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795504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Степень выраженности нарушения автономии инвалида</w:t>
            </w:r>
          </w:p>
        </w:tc>
        <w:tc>
          <w:tcPr>
            <w:tcW w:w="740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BF3EB7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920851" w:rsidRPr="00C908E3" w14:paraId="526002A8" w14:textId="77777777" w:rsidTr="00C908E3">
        <w:trPr>
          <w:trHeight w:val="20"/>
          <w:jc w:val="center"/>
        </w:trPr>
        <w:tc>
          <w:tcPr>
            <w:tcW w:w="72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06FA41" w14:textId="77777777" w:rsidR="00920851" w:rsidRPr="00C908E3" w:rsidRDefault="00920851" w:rsidP="00C908E3">
            <w:pPr>
              <w:widowControl w:val="0"/>
              <w:spacing w:line="220" w:lineRule="exact"/>
              <w:ind w:firstLine="0"/>
              <w:rPr>
                <w:rFonts w:cs="Times New Roman"/>
                <w:sz w:val="24"/>
                <w:szCs w:val="24"/>
                <w:lang w:eastAsia="ru-RU" w:bidi="ru-RU"/>
              </w:rPr>
            </w:pPr>
            <w:r w:rsidRPr="00C908E3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периодичности услуг по сопровождаемому проживанию</w:t>
            </w:r>
          </w:p>
        </w:tc>
        <w:tc>
          <w:tcPr>
            <w:tcW w:w="740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B3EAB" w14:textId="77777777" w:rsidR="00920851" w:rsidRPr="00C908E3" w:rsidRDefault="00920851" w:rsidP="00C908E3">
            <w:pPr>
              <w:widowControl w:val="0"/>
              <w:ind w:firstLine="0"/>
              <w:rPr>
                <w:rFonts w:eastAsia="Tahoma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693F913" w14:textId="77777777" w:rsidR="00967993" w:rsidRDefault="00967993" w:rsidP="00155DAA">
      <w:pPr>
        <w:autoSpaceDE w:val="0"/>
        <w:autoSpaceDN w:val="0"/>
        <w:jc w:val="both"/>
        <w:rPr>
          <w:rFonts w:cs="Times New Roman"/>
          <w:kern w:val="2"/>
          <w:sz w:val="4"/>
          <w:szCs w:val="4"/>
          <w:lang w:eastAsia="zh-CN" w:bidi="hi-IN"/>
        </w:rPr>
      </w:pPr>
    </w:p>
    <w:p w14:paraId="49D25721" w14:textId="77777777" w:rsidR="00E241BA" w:rsidRDefault="00E241BA" w:rsidP="009B0980">
      <w:pPr>
        <w:autoSpaceDE w:val="0"/>
        <w:autoSpaceDN w:val="0"/>
        <w:jc w:val="both"/>
        <w:rPr>
          <w:rFonts w:cs="Times New Roman"/>
          <w:szCs w:val="28"/>
          <w:lang w:eastAsia="ru-RU"/>
        </w:rPr>
      </w:pPr>
    </w:p>
    <w:p w14:paraId="25657298" w14:textId="77777777" w:rsidR="00E241BA" w:rsidRDefault="00E241BA" w:rsidP="00E241BA">
      <w:pPr>
        <w:jc w:val="both"/>
        <w:sectPr w:rsidR="00E241BA" w:rsidSect="001148D5">
          <w:headerReference w:type="default" r:id="rId15"/>
          <w:headerReference w:type="first" r:id="rId16"/>
          <w:pgSz w:w="16838" w:h="11906" w:orient="landscape" w:code="9"/>
          <w:pgMar w:top="1985" w:right="1134" w:bottom="567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763"/>
        <w:gridCol w:w="7023"/>
      </w:tblGrid>
      <w:tr w:rsidR="00E241BA" w:rsidRPr="0083354F" w14:paraId="13AE8E92" w14:textId="77777777" w:rsidTr="009B0980">
        <w:tc>
          <w:tcPr>
            <w:tcW w:w="2625" w:type="pct"/>
          </w:tcPr>
          <w:p w14:paraId="73FD6D03" w14:textId="77777777" w:rsidR="00E241BA" w:rsidRPr="0083354F" w:rsidRDefault="00E241BA" w:rsidP="009B0980">
            <w:pPr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C4C0998" w14:textId="39D8D5BC" w:rsidR="00E241BA" w:rsidRDefault="00E241BA" w:rsidP="009B0980">
            <w:pPr>
              <w:autoSpaceDE w:val="0"/>
              <w:autoSpaceDN w:val="0"/>
              <w:ind w:firstLine="0"/>
              <w:rPr>
                <w:rFonts w:cs="Times New Roman"/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Приложение </w:t>
            </w:r>
            <w:r>
              <w:rPr>
                <w:rFonts w:cs="Times New Roman"/>
                <w:szCs w:val="28"/>
                <w:lang w:eastAsia="ru-RU"/>
              </w:rPr>
              <w:t>2</w:t>
            </w:r>
          </w:p>
          <w:p w14:paraId="6C18EFA5" w14:textId="77777777" w:rsidR="00E241BA" w:rsidRPr="001503EB" w:rsidRDefault="00E241BA" w:rsidP="009B0980">
            <w:pPr>
              <w:autoSpaceDE w:val="0"/>
              <w:autoSpaceDN w:val="0"/>
              <w:ind w:firstLine="0"/>
              <w:rPr>
                <w:szCs w:val="28"/>
                <w:lang w:eastAsia="ru-RU"/>
              </w:rPr>
            </w:pPr>
            <w:r>
              <w:rPr>
                <w:rFonts w:cs="Times New Roman"/>
                <w:szCs w:val="28"/>
                <w:lang w:eastAsia="ru-RU"/>
              </w:rPr>
              <w:t xml:space="preserve">к </w:t>
            </w:r>
            <w:r w:rsidRPr="0083354F">
              <w:rPr>
                <w:rFonts w:cs="Times New Roman"/>
                <w:szCs w:val="28"/>
                <w:lang w:eastAsia="ru-RU"/>
              </w:rPr>
              <w:t>приказ</w:t>
            </w:r>
            <w:r>
              <w:rPr>
                <w:rFonts w:cs="Times New Roman"/>
                <w:szCs w:val="28"/>
                <w:lang w:eastAsia="ru-RU"/>
              </w:rPr>
              <w:t>у</w:t>
            </w:r>
            <w:r w:rsidRPr="0083354F">
              <w:rPr>
                <w:rFonts w:cs="Times New Roman"/>
                <w:szCs w:val="28"/>
                <w:lang w:eastAsia="ru-RU"/>
              </w:rPr>
              <w:t xml:space="preserve"> </w:t>
            </w:r>
            <w:r>
              <w:rPr>
                <w:rFonts w:cs="Times New Roman"/>
                <w:szCs w:val="28"/>
                <w:lang w:eastAsia="ru-RU"/>
              </w:rPr>
              <w:t xml:space="preserve">министерства </w:t>
            </w:r>
            <w:r w:rsidRPr="0083354F">
              <w:rPr>
                <w:rFonts w:cs="Times New Roman"/>
                <w:szCs w:val="28"/>
                <w:lang w:eastAsia="ru-RU"/>
              </w:rPr>
              <w:t>труда и социальной поддержки населения Ярославской области</w:t>
            </w:r>
            <w:r>
              <w:rPr>
                <w:rFonts w:cs="Times New Roman"/>
                <w:szCs w:val="28"/>
                <w:lang w:eastAsia="ru-RU"/>
              </w:rPr>
              <w:br/>
            </w:r>
            <w:proofErr w:type="gramStart"/>
            <w:r w:rsidRPr="000F69CF">
              <w:rPr>
                <w:szCs w:val="28"/>
                <w:lang w:eastAsia="ru-RU"/>
              </w:rPr>
              <w:t>от</w:t>
            </w:r>
            <w:proofErr w:type="gramEnd"/>
            <w:r w:rsidRPr="000F69CF">
              <w:rPr>
                <w:szCs w:val="28"/>
                <w:lang w:eastAsia="ru-RU"/>
              </w:rPr>
              <w:t xml:space="preserve"> _______________ № ______</w:t>
            </w:r>
          </w:p>
        </w:tc>
      </w:tr>
    </w:tbl>
    <w:p w14:paraId="2AA033CF" w14:textId="77777777" w:rsidR="00E241BA" w:rsidRPr="001148D5" w:rsidRDefault="00E241BA" w:rsidP="00E241BA">
      <w:pPr>
        <w:pStyle w:val="52"/>
        <w:shd w:val="clear" w:color="auto" w:fill="auto"/>
        <w:spacing w:after="0" w:line="240" w:lineRule="auto"/>
        <w:ind w:firstLine="0"/>
        <w:jc w:val="left"/>
        <w:rPr>
          <w:b w:val="0"/>
          <w:bCs w:val="0"/>
          <w:color w:val="000000"/>
          <w:sz w:val="32"/>
          <w:szCs w:val="26"/>
          <w:lang w:eastAsia="ru-RU" w:bidi="ru-RU"/>
        </w:rPr>
      </w:pPr>
      <w:bookmarkStart w:id="2" w:name="_Toc171937452"/>
    </w:p>
    <w:p w14:paraId="5EF04B96" w14:textId="77777777" w:rsidR="00E241BA" w:rsidRPr="001148D5" w:rsidRDefault="00E241BA" w:rsidP="00E241BA">
      <w:pPr>
        <w:pStyle w:val="52"/>
        <w:shd w:val="clear" w:color="auto" w:fill="auto"/>
        <w:spacing w:after="0" w:line="240" w:lineRule="auto"/>
        <w:ind w:firstLine="0"/>
        <w:jc w:val="left"/>
        <w:rPr>
          <w:b w:val="0"/>
          <w:bCs w:val="0"/>
          <w:color w:val="000000"/>
          <w:sz w:val="32"/>
          <w:szCs w:val="26"/>
          <w:lang w:eastAsia="ru-RU" w:bidi="ru-RU"/>
        </w:rPr>
      </w:pPr>
    </w:p>
    <w:p w14:paraId="4390ACF5" w14:textId="77777777" w:rsidR="00E241BA" w:rsidRDefault="00E241BA" w:rsidP="00E241BA">
      <w:pPr>
        <w:pStyle w:val="1"/>
        <w:spacing w:after="0"/>
        <w:jc w:val="center"/>
        <w:rPr>
          <w:sz w:val="28"/>
          <w:szCs w:val="24"/>
        </w:rPr>
      </w:pPr>
      <w:r w:rsidRPr="001148D5">
        <w:rPr>
          <w:sz w:val="28"/>
          <w:szCs w:val="24"/>
        </w:rPr>
        <w:t xml:space="preserve">Объем услуг </w:t>
      </w:r>
      <w:bookmarkEnd w:id="2"/>
      <w:r w:rsidRPr="00BF5F0B">
        <w:rPr>
          <w:sz w:val="28"/>
          <w:szCs w:val="24"/>
        </w:rPr>
        <w:t>и мероприятия, оказываемые в рамках сопровождаемого проживания инвалидов</w:t>
      </w:r>
    </w:p>
    <w:p w14:paraId="20480953" w14:textId="77777777" w:rsidR="00E241BA" w:rsidRPr="001148D5" w:rsidRDefault="00E241BA" w:rsidP="00E241BA">
      <w:pPr>
        <w:pStyle w:val="1"/>
        <w:spacing w:after="0"/>
        <w:jc w:val="center"/>
        <w:rPr>
          <w:sz w:val="28"/>
          <w:szCs w:val="24"/>
        </w:rPr>
      </w:pPr>
    </w:p>
    <w:p w14:paraId="069A7239" w14:textId="77777777" w:rsidR="00E241BA" w:rsidRDefault="00E241BA" w:rsidP="00E241BA">
      <w:pPr>
        <w:pStyle w:val="1e"/>
        <w:spacing w:before="0"/>
        <w:ind w:firstLine="0"/>
        <w:rPr>
          <w:sz w:val="28"/>
          <w:szCs w:val="24"/>
        </w:rPr>
      </w:pPr>
      <w:r w:rsidRPr="001148D5">
        <w:rPr>
          <w:sz w:val="28"/>
          <w:szCs w:val="24"/>
        </w:rPr>
        <w:t xml:space="preserve">1. Социально-бытовые услуги </w:t>
      </w:r>
    </w:p>
    <w:p w14:paraId="6E1CA99B" w14:textId="77777777" w:rsidR="00E241BA" w:rsidRDefault="00E241BA" w:rsidP="00E241BA">
      <w:pPr>
        <w:pStyle w:val="1e"/>
        <w:spacing w:before="0"/>
        <w:ind w:firstLine="0"/>
        <w:rPr>
          <w:sz w:val="28"/>
          <w:szCs w:val="24"/>
        </w:rPr>
      </w:pPr>
    </w:p>
    <w:p w14:paraId="5CA3824A" w14:textId="77777777" w:rsidR="00E241BA" w:rsidRPr="004D3F8F" w:rsidRDefault="00E241BA" w:rsidP="00E241BA">
      <w:pPr>
        <w:contextualSpacing/>
        <w:rPr>
          <w:rFonts w:cs="Times New Roman"/>
          <w:bCs/>
          <w:szCs w:val="24"/>
        </w:rPr>
      </w:pPr>
      <w:r w:rsidRPr="004D3F8F">
        <w:rPr>
          <w:rFonts w:cs="Times New Roman"/>
          <w:bCs/>
          <w:szCs w:val="24"/>
        </w:rPr>
        <w:t>1.1. Штатные нормативы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93"/>
        <w:gridCol w:w="7393"/>
      </w:tblGrid>
      <w:tr w:rsidR="00E241BA" w14:paraId="7EFAEBF8" w14:textId="77777777" w:rsidTr="009B0980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A28C7" w14:textId="77777777" w:rsidR="00E241BA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B103D" w14:textId="77777777" w:rsidR="00E241BA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Рекомендуемые специалисты</w:t>
            </w:r>
          </w:p>
        </w:tc>
      </w:tr>
      <w:tr w:rsidR="00E241BA" w14:paraId="2189DC8C" w14:textId="77777777" w:rsidTr="009B0980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B7403" w14:textId="77777777" w:rsidR="00E241BA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Специалист по социальной работе/ Социальный работник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9F16" w14:textId="77777777" w:rsidR="00E241BA" w:rsidRDefault="00E241BA" w:rsidP="009B0980">
            <w:pPr>
              <w:snapToGrid w:val="0"/>
              <w:ind w:firstLine="0"/>
              <w:contextualSpacing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Помощник по уходу, сиделка, </w:t>
            </w:r>
            <w:r w:rsidRPr="00C0143E">
              <w:rPr>
                <w:rFonts w:cs="Times New Roman"/>
                <w:bCs/>
                <w:sz w:val="24"/>
                <w:szCs w:val="24"/>
              </w:rPr>
              <w:t>социальный педагог</w:t>
            </w:r>
          </w:p>
        </w:tc>
      </w:tr>
    </w:tbl>
    <w:p w14:paraId="40DE9A43" w14:textId="77777777" w:rsidR="00E241BA" w:rsidRDefault="00E241BA" w:rsidP="00E241BA">
      <w:pPr>
        <w:contextualSpacing/>
        <w:rPr>
          <w:rFonts w:cs="Times New Roman"/>
          <w:bCs/>
          <w:sz w:val="24"/>
          <w:szCs w:val="24"/>
        </w:rPr>
      </w:pPr>
    </w:p>
    <w:p w14:paraId="36D0C70B" w14:textId="77777777" w:rsidR="00E241BA" w:rsidRPr="004D3F8F" w:rsidRDefault="00E241BA" w:rsidP="00E241BA">
      <w:pPr>
        <w:pStyle w:val="a6"/>
        <w:ind w:left="0" w:firstLine="709"/>
        <w:rPr>
          <w:szCs w:val="24"/>
        </w:rPr>
      </w:pPr>
      <w:r w:rsidRPr="004D3F8F">
        <w:rPr>
          <w:bCs/>
          <w:szCs w:val="24"/>
        </w:rPr>
        <w:t>1.2. Содержание, время, кратность и форма реализации социально-бытовых услуг</w:t>
      </w:r>
    </w:p>
    <w:tbl>
      <w:tblPr>
        <w:tblW w:w="1460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3"/>
        <w:gridCol w:w="5669"/>
        <w:gridCol w:w="709"/>
        <w:gridCol w:w="709"/>
        <w:gridCol w:w="709"/>
        <w:gridCol w:w="709"/>
        <w:gridCol w:w="709"/>
        <w:gridCol w:w="708"/>
        <w:gridCol w:w="711"/>
        <w:gridCol w:w="708"/>
        <w:gridCol w:w="709"/>
      </w:tblGrid>
      <w:tr w:rsidR="00E241BA" w:rsidRPr="00BF5F0B" w14:paraId="5DAB3A79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0CE8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3CAF1F1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8118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D2B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1E01B2CA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4AFF9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7A4FACF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14E17F0B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1D6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01E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0074D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50AC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AA30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E77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C212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3B6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71C64EE7" w14:textId="77777777" w:rsidTr="009B0980">
        <w:trPr>
          <w:cantSplit/>
          <w:trHeight w:val="20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968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352A0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8ED3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53887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35660E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3D0007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DAEB5C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281CB9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86B862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006E93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42D319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D4C64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5FCDE2F6" w14:textId="77777777" w:rsidR="00E241BA" w:rsidRPr="00BF5F0B" w:rsidRDefault="00E241BA" w:rsidP="00E241BA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6"/>
        <w:gridCol w:w="5669"/>
        <w:gridCol w:w="709"/>
        <w:gridCol w:w="708"/>
        <w:gridCol w:w="708"/>
        <w:gridCol w:w="711"/>
        <w:gridCol w:w="708"/>
        <w:gridCol w:w="708"/>
        <w:gridCol w:w="711"/>
        <w:gridCol w:w="708"/>
        <w:gridCol w:w="709"/>
      </w:tblGrid>
      <w:tr w:rsidR="00E241BA" w:rsidRPr="00BF5F0B" w14:paraId="46C092B8" w14:textId="77777777" w:rsidTr="009B0980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8D8B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E22F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4DB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CDA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62A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9521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449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4C3E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B52D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2D0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9D8A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759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BF5F0B" w14:paraId="3F5F5319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9828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114D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Благоустройство и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приспособление жилья или помощь в этом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84A00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 xml:space="preserve">- помощь в оборудовании и обустройстве жилья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мебелью, приспособлениями и ТСР, создании интерьера;</w:t>
            </w:r>
          </w:p>
          <w:p w14:paraId="422BC50E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оснащении помещений квартиры оборудованием для приготовления и приема пищи, оборудованием для стирки, сушки, глажки, а также уборочным инвентарем, санитарным оборудованием;</w:t>
            </w:r>
          </w:p>
          <w:p w14:paraId="243388D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содействие в обеспечении мер противопожарной защиты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A43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120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67B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1 раз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3A49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EE48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1 раз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2635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8E47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1 раз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121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435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1 раз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064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E241BA" w:rsidRPr="00BF5F0B" w14:paraId="16A1D02B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3B67B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color w:val="0070C0"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62B3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trike/>
                <w:color w:val="0070C0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35AF2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предоставление оборудованного жилого помещения для учебного проживания, мебели и другого оснащения, необходимого для проживания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4E1B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на период реализации учебного проживания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4D1B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6E2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2431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55AB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52A1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975E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BC2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2F730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</w:tr>
      <w:tr w:rsidR="00E241BA" w:rsidRPr="00BF5F0B" w14:paraId="67D9FE29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BD27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61F0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Содействие в получении отдельных видов услуг, предоставляемых сторонними </w:t>
            </w:r>
            <w:r w:rsidRPr="00BF5F0B">
              <w:rPr>
                <w:rFonts w:cs="Times New Roman"/>
                <w:bCs/>
                <w:spacing w:val="-6"/>
                <w:sz w:val="24"/>
                <w:szCs w:val="24"/>
              </w:rPr>
              <w:t>организациями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57A5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выборе поставщика услуг, обращение к нему. Услуга включает в себя содействие в получении услуг электрика, сантехника, газовой службы, аварийной бригады, ремонта бытовой техники и др.;</w:t>
            </w:r>
          </w:p>
          <w:p w14:paraId="33C91C9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оформлении договора с поставщиком;</w:t>
            </w:r>
          </w:p>
          <w:p w14:paraId="4559FFC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контроле за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 xml:space="preserve"> исполнением договора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6C7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443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9895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A1E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0B43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F977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CF5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5D4D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1D66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E241BA" w:rsidRPr="00BF5F0B" w14:paraId="4ED4D533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8613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00D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Приобретение (или помощь </w:t>
            </w:r>
            <w:r w:rsidRPr="00BF5F0B">
              <w:rPr>
                <w:rFonts w:cs="Times New Roman"/>
                <w:bCs/>
                <w:spacing w:val="-6"/>
                <w:sz w:val="24"/>
                <w:szCs w:val="24"/>
              </w:rPr>
              <w:t>в приобретении)</w:t>
            </w:r>
            <w:r w:rsidRPr="00BF5F0B">
              <w:rPr>
                <w:rFonts w:cs="Times New Roman"/>
                <w:bCs/>
                <w:sz w:val="24"/>
                <w:szCs w:val="24"/>
              </w:rPr>
              <w:t xml:space="preserve"> товаров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7EF0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регулярный мониторинг потребностей проживающих в приобретении товаров (в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 продуктов питания, товаров первой необходимости, одежды, обуви, промышленных товаров, средств гигиены и др.);</w:t>
            </w:r>
          </w:p>
          <w:p w14:paraId="1CF4805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оказание помощи 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проживающему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 xml:space="preserve"> в реализации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самостоятельных действий в процессе выбора и приобретения товаров;</w:t>
            </w:r>
          </w:p>
          <w:p w14:paraId="6AEBC066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оплате (или оплата) за приобретенные товары;</w:t>
            </w:r>
          </w:p>
          <w:p w14:paraId="7140F77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доставке товаров на дом (до 5 кг) (при покупке крупногабаритных товаров, оказание содействия в получении услуг по доставке на дом)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3B97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E436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6D7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E136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C0D3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084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DFA4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6A2D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235B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1FF04DC0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3E64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5EEB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7619E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покупка за счет средств получателя социальных услуг и доставка на дом товаров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DB2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C24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53C4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96D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27E8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269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453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C6C4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03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110E211C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930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CF41A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приготовлении (или приготовление) пищи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3A86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планировании и организации приготовления блюд (составлении меню, выборе ингредиентов, соблюдении процесса приготовления) с использованием кухонной техники,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 посредством использования визуальных помощников, а также в соответствии с назначением врача и/или с учетом имеющихся противопоказаний (для получателей услуг, имеющих проблемы со здоровьем);</w:t>
            </w:r>
          </w:p>
          <w:p w14:paraId="6E3AFF8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соблюдении санитарно-гигиенических требований в процессе приготовления пищи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A61A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1C5C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DF36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0B86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E068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E3A9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BE3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064D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9D85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71138F95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E0E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AEF3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98BB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приготовление пищи из продуктов, приобретенных за счет средств получателя социальных услуг (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замещающая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2242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C8B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BADD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8C6E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375C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B97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30C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ED3C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790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62DE1E3C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8393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8F1F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приеме пищи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66C0A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сервировке стола, размещении блюд с пищей и необходимых столовых приборов в зоне досягаемости для получателя услуг;</w:t>
            </w:r>
          </w:p>
          <w:p w14:paraId="078B8C0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изменении положения тела для удобства приема пищи, в удержании ложки и чашки при самостоятельном приеме пищи,</w:t>
            </w:r>
          </w:p>
          <w:p w14:paraId="0F87E4E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-накладывание пищи в тарелку;</w:t>
            </w:r>
          </w:p>
          <w:p w14:paraId="6B661FA7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-пользование столовыми приборами при приеме пищи (вкладывание столовых приборов в руку получателя услуг, помощь в удержании столовых приборов, зачерпывание/накалывание пищи);</w:t>
            </w:r>
          </w:p>
          <w:p w14:paraId="47D9356A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наполнение кружки;</w:t>
            </w:r>
          </w:p>
          <w:p w14:paraId="72E3052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удержание кружки при питье;</w:t>
            </w:r>
          </w:p>
          <w:p w14:paraId="0A49038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уборке места приема пищи и в мытье посуды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318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B0B2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8458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AB1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 раза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2D4B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8328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день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0CA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730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E4C6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 раза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6A39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1460</w:t>
            </w:r>
          </w:p>
        </w:tc>
      </w:tr>
      <w:tr w:rsidR="00E241BA" w:rsidRPr="00BF5F0B" w14:paraId="5BED222C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AC9D9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E72CF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7351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приеме пищи (кормление)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D38B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40C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422D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A2DB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8662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A12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93A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35D7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6782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2D5D2A70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4EB4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3847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организации хранения продуктов и вещей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DE2D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организации хранения продовольствия, напитков и других домашних предметов повседневного пользования;</w:t>
            </w:r>
          </w:p>
          <w:p w14:paraId="49F3ED4E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раскладывании продуктов дома по местам хранения; в проверке сроков хранения, выбрасывании испорченных продуктов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3A0C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BCB2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A7B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8CF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8B5A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CB4A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82B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D58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A23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7E07A4E9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1CF3F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88572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2CE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организация хранения продовольствия, напитков и других домашних предметов повседневного пользования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30A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3451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708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DD9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9BF5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D76B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13B9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76D7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39C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1356EB01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6BE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DDD60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Одевание и переодевание одежды или помощь в этом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73A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выборе одежды и обуви в соответствии с их состоянием, назначением, климатическими условиями и социальными установками, а также личными пожеланиями получателя услуг;</w:t>
            </w:r>
          </w:p>
          <w:p w14:paraId="1BCBCE5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при надевании и снятии одежды и обуви,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 с использованием различных приспособлений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6F4E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E4F4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55A3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406D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74BC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242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EC69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60B5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ECDB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05F8BE14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2533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F3442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48232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выбор одежды и обуви в соответствии с состоянием, назначением, климатическими условиями и социальными установками, а также личными пожеланиями получателя услуг;</w:t>
            </w:r>
          </w:p>
          <w:p w14:paraId="3343972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одевание и снятие одежды и обуви (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замещающая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B591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6771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7B9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6F4F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E47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E50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3125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1ED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27B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1DBB71FE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0CA2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04B1" w14:textId="77777777" w:rsidR="00E241BA" w:rsidRPr="00BF5F0B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Смена подгузников и абсорбирующего белья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D6B0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смена подгузников и абсорбирующего белья (простыней, памперсов, трусов и проч.);</w:t>
            </w:r>
          </w:p>
          <w:p w14:paraId="0D67F65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подмывание или подтирание;</w:t>
            </w:r>
          </w:p>
          <w:p w14:paraId="6862C16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помещение используемых подгузников и абсорбирующего белья в специально отведенное для них место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3273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96A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AD2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850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A7D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F41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DC4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99C0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30CB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1825</w:t>
            </w:r>
          </w:p>
        </w:tc>
      </w:tr>
      <w:tr w:rsidR="00E241BA" w:rsidRPr="00BF5F0B" w14:paraId="33A225DD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E8E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2BDC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при посещении туалета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7646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снятии/надевании одежды (до и после туалета);</w:t>
            </w:r>
          </w:p>
          <w:p w14:paraId="54D430A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посадке на унитаз, использовании кресла-стула с санитарным оснащением и (или) иных средств, используемых в качестве туалета (помощь при использовании 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моче-и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 xml:space="preserve"> калоприемников);</w:t>
            </w:r>
          </w:p>
          <w:p w14:paraId="6B5AE04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подтирание или подмывание после испражнения, мытье рук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A5EA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D1CB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40E6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9181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D739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7FD7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2712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B93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E2B5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1825</w:t>
            </w:r>
          </w:p>
        </w:tc>
      </w:tr>
      <w:tr w:rsidR="00E241BA" w:rsidRPr="00BF5F0B" w14:paraId="7F8CBE5F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3670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45E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Проведение (или помощь в </w:t>
            </w:r>
            <w:r w:rsidRPr="00BF5F0B">
              <w:rPr>
                <w:rFonts w:cs="Times New Roman"/>
                <w:bCs/>
                <w:spacing w:val="-8"/>
                <w:sz w:val="24"/>
                <w:szCs w:val="24"/>
              </w:rPr>
              <w:t>осуществлении)</w:t>
            </w:r>
            <w:r w:rsidRPr="00BF5F0B">
              <w:rPr>
                <w:rFonts w:cs="Times New Roman"/>
                <w:bCs/>
                <w:spacing w:val="-6"/>
                <w:sz w:val="24"/>
                <w:szCs w:val="24"/>
              </w:rPr>
              <w:t xml:space="preserve"> гигиенических</w:t>
            </w:r>
            <w:r w:rsidRPr="00BF5F0B">
              <w:rPr>
                <w:rFonts w:cs="Times New Roman"/>
                <w:bCs/>
                <w:sz w:val="24"/>
                <w:szCs w:val="24"/>
              </w:rPr>
              <w:t xml:space="preserve"> процедур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B2235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уходе за телом,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 xml:space="preserve">. при </w:t>
            </w:r>
            <w:r w:rsidRPr="00BF5F0B">
              <w:rPr>
                <w:rFonts w:cs="Times New Roman"/>
                <w:bCs/>
                <w:iCs/>
                <w:sz w:val="24"/>
                <w:szCs w:val="24"/>
              </w:rPr>
              <w:t xml:space="preserve">умывании лица, чистке зубов, </w:t>
            </w:r>
            <w:r w:rsidRPr="00BF5F0B">
              <w:rPr>
                <w:rFonts w:cs="Times New Roman"/>
                <w:bCs/>
                <w:sz w:val="24"/>
                <w:szCs w:val="24"/>
              </w:rPr>
              <w:t>причесывании, применении средств ухода (кремов, лосьонов, дезодорантов и проч.), чистке ушей и носа, мытье рук;</w:t>
            </w:r>
            <w:proofErr w:type="gramEnd"/>
          </w:p>
          <w:p w14:paraId="723C434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iCs/>
                <w:sz w:val="24"/>
                <w:szCs w:val="24"/>
              </w:rPr>
              <w:t>- стрижка ногтей на руках и ногах (или помощь в этом);</w:t>
            </w:r>
          </w:p>
          <w:p w14:paraId="0CEE476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iCs/>
                <w:sz w:val="24"/>
                <w:szCs w:val="24"/>
              </w:rPr>
              <w:t>- в</w:t>
            </w:r>
            <w:r w:rsidRPr="00BF5F0B">
              <w:rPr>
                <w:rFonts w:cs="Times New Roman"/>
                <w:bCs/>
                <w:sz w:val="24"/>
                <w:szCs w:val="24"/>
              </w:rPr>
              <w:t xml:space="preserve"> случае врастания ногтей осуществление содействия в оказании услуги специалистом, имеющим медицинское образование;</w:t>
            </w:r>
          </w:p>
          <w:p w14:paraId="2C36D67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женщинам в использовании женских гигиенических прокладок;</w:t>
            </w:r>
          </w:p>
          <w:p w14:paraId="4ECEAA6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бритье (избавление от волос на лице и теле) с использованием бритвенных принадлежностей получателя услуг;</w:t>
            </w:r>
          </w:p>
          <w:p w14:paraId="696D534A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чистке бритвенных принадлежностей после их использования и обеспечения их надлежащего хранения;</w:t>
            </w:r>
          </w:p>
          <w:p w14:paraId="22213E76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- помощь при купании в ванне или принятии душа с использованием сре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дств дл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>я мытья (мочалки/ губки, мыла, геля для душа, шампуня);</w:t>
            </w:r>
          </w:p>
          <w:p w14:paraId="7066030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вытирании тела;</w:t>
            </w:r>
          </w:p>
          <w:p w14:paraId="148E9B9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сушке и расчесывание волос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333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CCD3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AB9A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2599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1E8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8631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D344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A7A7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9847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241BA" w:rsidRPr="00BF5F0B" w14:paraId="3F63224A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0323B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D4AE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E97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проведение гигиенических процедур (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замещающая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3FE7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5A22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9746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25D0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8447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52E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BD3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5AC0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5142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18A26DD7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74FF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3A3D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Содействие в получении парикмахерских услуг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C17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сопровождение в парикмахерскую;</w:t>
            </w:r>
          </w:p>
          <w:p w14:paraId="6FAB276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определении места и времени приема парикмахера;</w:t>
            </w:r>
          </w:p>
          <w:p w14:paraId="1413A29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определении предпочтений относительно прически;</w:t>
            </w:r>
          </w:p>
          <w:p w14:paraId="505049C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во взаимодействии с мастером и оплате парикмахерских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C0EF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8181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2 месяца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100D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69A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2 месяца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7250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5477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2 месяца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FDE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3CC8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2 месяца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94A4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241BA" w:rsidRPr="00BF5F0B" w14:paraId="6723B124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C9CD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6FE6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уходе (уход) за личными вещами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AB70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уходе за одеждой, обувью и другими личными вещами получателя услуг,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.: в стирке и глажке одежды и белья, в чистке обуви, мелком ремонте личных вещей (штопка, пришивание пуговиц и проч.);</w:t>
            </w:r>
          </w:p>
          <w:p w14:paraId="60F4BC3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организации (или организация) хранения вещей;</w:t>
            </w:r>
          </w:p>
          <w:p w14:paraId="27E512E6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отбор и вынос вещей, пришедших в негодность или устаревших (по согласованию с получателем услуг);</w:t>
            </w:r>
          </w:p>
          <w:p w14:paraId="1A12CCA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отборе, упаковке, сдаче вещей в стирку, химчистку и ремонт;</w:t>
            </w:r>
          </w:p>
          <w:p w14:paraId="5E413CD7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оформлении заказа и произведении расчетов за оказанные услуги (за счет средств получателя ус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луг;</w:t>
            </w:r>
          </w:p>
          <w:p w14:paraId="07C7E3B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получении вещей;</w:t>
            </w:r>
          </w:p>
          <w:p w14:paraId="1A77B4A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проверке качества выполненной работы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9537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C0F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DA6C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5B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A8A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639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85F5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F713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628B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2132CDAD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F9DA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C965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EF7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уход за одеждой, обувью и другими личными вещами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(</w:t>
            </w: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замещающая</w:t>
            </w:r>
            <w:proofErr w:type="gramEnd"/>
            <w:r w:rsidRPr="00BF5F0B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CF3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8791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9E24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F0B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393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4A0D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A7DB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6B99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1 раз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BA2D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52</w:t>
            </w:r>
          </w:p>
        </w:tc>
      </w:tr>
      <w:tr w:rsidR="00E241BA" w:rsidRPr="00BF5F0B" w14:paraId="017CD819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928E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3BE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смене (смена) постельного белья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BF4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смене постельных принадлежностей (одного комплекта - наволочка, простыня, пододеяльник, полотенце);</w:t>
            </w:r>
          </w:p>
          <w:p w14:paraId="6C8DBC65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уборке (уборка) грязного белья в специально отведенное место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15D3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B77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7F15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C81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3BFC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F47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0B1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477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B8F1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241BA" w:rsidRPr="00BF5F0B" w14:paraId="35976250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AE4CA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7EB94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57C12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смена постельного белья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A4E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39D7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CA18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D232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DBE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96E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995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EAF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9734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6DBDB174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3634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3F72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уборке жилых помещений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752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уборке жилой части дома (наведение порядка, вытирание пыли, подметание, протирание, мытье пола, окон и стен, чистка ковровых покрытий и мягкой мебели пылесосом);</w:t>
            </w:r>
          </w:p>
          <w:p w14:paraId="4AB6E335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  <w:szCs w:val="24"/>
              </w:rPr>
              <w:t>- помощь в уборке (уборка) гостиной, санузлов, кладовой, прихожей/холла, коридоров, лестничных площадок и лифта (при наличии);</w:t>
            </w:r>
            <w:proofErr w:type="gramEnd"/>
          </w:p>
          <w:p w14:paraId="65374F47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вытирании пыли, подметании, протирании стен и дверей, мытье пола, чистке ковровых покрытий и мягкой мебели пылесосом, чистке сантехники и кафельных поверхностей;</w:t>
            </w:r>
          </w:p>
          <w:p w14:paraId="15E94DA2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сборе и сортировке мусора;</w:t>
            </w:r>
          </w:p>
          <w:p w14:paraId="3253F67A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выносе мусора в мусоропровод, в мусорные баки или специально отведенные места, предназначенные для отсортированного мусора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369C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CFD3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BC4C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817C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4E3E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871C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2D7F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3AFF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2680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696103F6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D91F9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C769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EBB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уборка жилого помещения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202B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F651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64D8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8AE3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FAE1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5D6B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2 недели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D1D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4E06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1B67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2999E4D3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1D85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4A777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96CB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уборка всех помещений жилья получателя услуг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CF60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68DC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A107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5904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CA35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45A7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F50B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1D6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9E1D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1FA574F2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45D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F7AF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Оказание помощи в выполнении (выполнение) работ по дому при отсутствии в нем центрального водоснабжения и отопления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CD18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обеспечении водой (принести воду из колодца, колонки)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F480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93C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 раза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AD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27CB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 раза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87D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702E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 раза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7203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C0F6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 раза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0DC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156</w:t>
            </w:r>
          </w:p>
        </w:tc>
      </w:tr>
      <w:tr w:rsidR="00E241BA" w:rsidRPr="00BF5F0B" w14:paraId="094CE955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1FBD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5580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E00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подготовке дров (наколоть, сложить, принести);</w:t>
            </w:r>
          </w:p>
          <w:p w14:paraId="5DDE1050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подготовке и растопке печи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B2B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9E928" w14:textId="77777777" w:rsidR="00E241BA" w:rsidRPr="00D6487F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2"/>
                <w:szCs w:val="24"/>
              </w:rPr>
            </w:pP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t xml:space="preserve">ежедневно </w:t>
            </w: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br/>
              <w:t>в период с сентября по апрель, 1 раз в неделю с мая по август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27DF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pacing w:val="-6"/>
                <w:sz w:val="24"/>
                <w:szCs w:val="24"/>
              </w:rPr>
              <w:t>260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7626" w14:textId="77777777" w:rsidR="00E241BA" w:rsidRPr="00D6487F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</w:pP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t>ежедневно в период с сентября по апрель,</w:t>
            </w:r>
          </w:p>
          <w:p w14:paraId="280C6E97" w14:textId="77777777" w:rsidR="00E241BA" w:rsidRPr="00D6487F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</w:pP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t>1 раз в неделю с мая по август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681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pacing w:val="-6"/>
                <w:sz w:val="24"/>
                <w:szCs w:val="24"/>
              </w:rPr>
              <w:t>260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49D35" w14:textId="77777777" w:rsidR="00E241BA" w:rsidRPr="00D6487F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</w:pP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t>ежедневно в период с сентября по апрель,</w:t>
            </w:r>
          </w:p>
          <w:p w14:paraId="799FE147" w14:textId="77777777" w:rsidR="00E241BA" w:rsidRPr="00D6487F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</w:pP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t>1 раз в неделю с мая по август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57B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pacing w:val="-6"/>
                <w:sz w:val="24"/>
                <w:szCs w:val="24"/>
              </w:rPr>
              <w:t>260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B786B" w14:textId="77777777" w:rsidR="00E241BA" w:rsidRPr="00D6487F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</w:pPr>
            <w:r w:rsidRPr="00D6487F">
              <w:rPr>
                <w:rFonts w:cs="Times New Roman"/>
                <w:bCs/>
                <w:color w:val="000000"/>
                <w:spacing w:val="-6"/>
                <w:sz w:val="22"/>
                <w:szCs w:val="24"/>
              </w:rPr>
              <w:t>ежедневно в период с сентября по апрель, 1 раз в неделю с мая по август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8D8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260</w:t>
            </w:r>
          </w:p>
        </w:tc>
      </w:tr>
      <w:tr w:rsidR="00E241BA" w:rsidRPr="00BF5F0B" w14:paraId="267EC3C0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0165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5740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Содействие в управлении финансовыми ресурсами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E0E6" w14:textId="77777777" w:rsidR="00E241BA" w:rsidRPr="00BF5F0B" w:rsidRDefault="00E241BA" w:rsidP="009B0980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консультирование и содействие в части ведения личного (семейного) бюджета и отслеживания поступающих денежных потоков;</w:t>
            </w:r>
          </w:p>
          <w:p w14:paraId="70DDD103" w14:textId="77777777" w:rsidR="00E241BA" w:rsidRPr="00BF5F0B" w:rsidRDefault="00E241BA" w:rsidP="009B0980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обучение безопасному обращению с финансовыми ресурсами, контролю расходов и доходов;</w:t>
            </w:r>
          </w:p>
          <w:p w14:paraId="08A84ACB" w14:textId="77777777" w:rsidR="00E241BA" w:rsidRPr="00BF5F0B" w:rsidRDefault="00E241BA" w:rsidP="009B0980">
            <w:pPr>
              <w:ind w:firstLine="0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принятии обоснованных финансовых решений;</w:t>
            </w:r>
          </w:p>
          <w:p w14:paraId="3B49F40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учете и хранении документов об оплате товаров и услуг, обязательных платежей;</w:t>
            </w:r>
          </w:p>
          <w:p w14:paraId="1F23D02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организации хранения денежных средств,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 в пользовании услугами банков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CAD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7A60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92C4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F33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5BA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FB9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0A4D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131D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1B52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241BA" w:rsidRPr="00BF5F0B" w14:paraId="57E891B9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73E4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D52E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405E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планировании и учете доходов и расходов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3D5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8779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FA40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597A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706E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B39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2E37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6C8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D126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</w:tr>
      <w:tr w:rsidR="00E241BA" w:rsidRPr="00BF5F0B" w14:paraId="54419BF1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53E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9BC2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Оплата жилищно-</w:t>
            </w:r>
            <w:r w:rsidRPr="00BF5F0B">
              <w:rPr>
                <w:rFonts w:cs="Times New Roman"/>
                <w:bCs/>
                <w:spacing w:val="-6"/>
                <w:sz w:val="24"/>
                <w:szCs w:val="24"/>
              </w:rPr>
              <w:t xml:space="preserve">коммунальных </w:t>
            </w:r>
            <w:r w:rsidRPr="00BF5F0B">
              <w:rPr>
                <w:rFonts w:cs="Times New Roman"/>
                <w:bCs/>
                <w:sz w:val="24"/>
                <w:szCs w:val="24"/>
              </w:rPr>
              <w:t>услуг, услуг связи и других платежей или помощь в этом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4F53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в своевременной оплате жилищно-коммунальных услуг и услуг связи,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.: в снятии показаний с приборов учета, заполнении квитанций по оплате и их передача в пункт приема платежей; посещение пункта приема платежей для внесения оплаты;</w:t>
            </w:r>
          </w:p>
          <w:p w14:paraId="34F1E192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обеспечении хранения документов, подтверждающих факт произведенной оплаты (при отсутствии автоматической системы учета и оплаты);</w:t>
            </w:r>
          </w:p>
          <w:p w14:paraId="3E675D47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определении налогов и сборов, подлежащих оплате, произведении оплаты налогов и сборов в полном объеме за счет средств получателя услуг, соблюдении установленных сроков и порядка оплаты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2525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F25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A230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0C6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648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3166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EA62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956B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E8C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241BA" w:rsidRPr="00BF5F0B" w14:paraId="70C5A943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8463D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B7C41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AD19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оплата жилищно-коммунальных услуг, услуг связи и других платежей (замещающая)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81B3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9337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73A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9F7E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858A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E8CB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EDD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A4FF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2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B7DC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E241BA" w:rsidRPr="00BF5F0B" w14:paraId="773F067E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B6B5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176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Присмотр в дневное и ночное время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90E6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осуществление присмотра за получателем услуг в дневное и ночное время для своевременного выявления ситуаций, вызывающих у него дискомфорт или опасность, с целью оказания своевременной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B726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05DC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от 4 до 12 часов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FBA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208 - 624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8DCA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от 12 до 28 часов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61DC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624 - 1456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23C9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от 4 до 8 часов в сутки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AE45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1460 - 2920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5B64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от 8 до 24 часов в сутки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F1E0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2920 - 8760</w:t>
            </w:r>
          </w:p>
        </w:tc>
      </w:tr>
      <w:tr w:rsidR="00E241BA" w:rsidRPr="00BF5F0B" w14:paraId="3915085B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912F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B665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Помощь в </w:t>
            </w:r>
            <w:r w:rsidRPr="00BF5F0B">
              <w:rPr>
                <w:rFonts w:cs="Times New Roman"/>
                <w:bCs/>
                <w:spacing w:val="-6"/>
                <w:sz w:val="24"/>
                <w:szCs w:val="24"/>
              </w:rPr>
              <w:t>передвижении</w:t>
            </w:r>
            <w:r w:rsidRPr="00BF5F0B">
              <w:rPr>
                <w:rFonts w:cs="Times New Roman"/>
                <w:bCs/>
                <w:color w:val="FF0000"/>
                <w:spacing w:val="-6"/>
                <w:sz w:val="24"/>
                <w:szCs w:val="24"/>
              </w:rPr>
              <w:t xml:space="preserve"> </w:t>
            </w:r>
            <w:r w:rsidRPr="00BF5F0B">
              <w:rPr>
                <w:rFonts w:cs="Times New Roman"/>
                <w:bCs/>
                <w:sz w:val="24"/>
                <w:szCs w:val="24"/>
              </w:rPr>
              <w:t xml:space="preserve">внутри и вне жилого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помещения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715A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- помощь при передвижении за пределами квартиры (дома) инвалидам с ограничениями мобильности;</w:t>
            </w:r>
          </w:p>
          <w:p w14:paraId="2776CD7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помощь при передвижении за пределами квартиры (дома) инвалидам с ограничениями способностей к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ориентации и (или) к контролю своего поведения и (или) общения;</w:t>
            </w:r>
          </w:p>
          <w:p w14:paraId="13B5E6C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перекладывание из коляски в кровать, ванну, гигиеническую каталку; пересаживание из кровати в коляску, гигиеническое кресло, в 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. с использованием подъемников;</w:t>
            </w:r>
            <w:r w:rsidRPr="00BF5F0B">
              <w:rPr>
                <w:rFonts w:cs="Times New Roman"/>
                <w:bCs/>
                <w:sz w:val="24"/>
                <w:szCs w:val="24"/>
              </w:rPr>
              <w:br/>
              <w:t>- позиционирование в течение дня;</w:t>
            </w:r>
            <w:r w:rsidRPr="00BF5F0B">
              <w:rPr>
                <w:rFonts w:cs="Times New Roman"/>
                <w:bCs/>
                <w:sz w:val="24"/>
                <w:szCs w:val="24"/>
              </w:rPr>
              <w:br/>
              <w:t>- подъем/спуск получателя услуг, находящегося в инвалидной коляске, по пандусу;</w:t>
            </w:r>
          </w:p>
          <w:p w14:paraId="4462A314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перемещение получателя услуг, находящегося в инвалидной коляске, по улице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700B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467F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6557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6A9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неделю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DB1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1E2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неделю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2AB3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5B6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1B47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BF5F0B" w14:paraId="20100B50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5DB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DA9A5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Содействие в получении транспортных услуг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1DE1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заказ автобуса или иного транспорта для осуществления групповых перевозок получателей услуг для участия в групповых мероприятиях за пределами дома или для поездки на отдых;</w:t>
            </w:r>
          </w:p>
          <w:p w14:paraId="1CA2905F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содействие в предоставлении услуг социального такси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948D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CF5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D629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D1B7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39CC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2D53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96A2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B351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066A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E241BA" w:rsidRPr="00BF5F0B" w14:paraId="44B50BEE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B75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055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при подготовке (подготовка) вещей для длительного выхода/ выезда за пределы дома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646DB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при подготовке вещей для выезда за пределы дома (на санаторно-курортное лечение, дачу, в больницу, к родителям и проч.);</w:t>
            </w:r>
          </w:p>
          <w:p w14:paraId="79D90E61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определении перечня необходимых вещей (одежды, обуви, индивидуальных принадлежностей, лекарственных средств, документов и проч.);</w:t>
            </w:r>
          </w:p>
          <w:p w14:paraId="1709A2BE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подготовке и упаковке вещей в багажную сумку, переноса багажа до места отправления (в пределах дома/придомовой территории)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4FE1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53C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4D3A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7456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DE3D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BB3F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4997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F8E8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B519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241BA" w:rsidRPr="00BF5F0B" w14:paraId="6A01D09A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784C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700E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проведении ремонта помещений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DC34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помощь в вызове мастера для проведения ремонтных работ;</w:t>
            </w:r>
          </w:p>
          <w:p w14:paraId="7E29F7F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сопровождение ремонтных работ,</w:t>
            </w:r>
          </w:p>
          <w:p w14:paraId="2B1B029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приемка выполненных работ;</w:t>
            </w:r>
          </w:p>
          <w:p w14:paraId="463F53D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 xml:space="preserve">- организация помощи в проведении ремонта жилых </w:t>
            </w: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помещений (косметический ремонт)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12C8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6692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 мере необходимости,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br/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но не чаще 1 раза в 3 года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CA76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0,33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EB8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 мере необходимости,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но не чаще 1 раза в 3 года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2ED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0,33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20DE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 мере необходимости,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но не чаще 1 раза в 3 года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B6E1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0,33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B642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t xml:space="preserve">по мере необходимости, </w:t>
            </w: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но не чаще 1 раза в 3 года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6F4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color w:val="000000"/>
                <w:sz w:val="24"/>
                <w:szCs w:val="24"/>
              </w:rPr>
              <w:lastRenderedPageBreak/>
              <w:t>0,33</w:t>
            </w:r>
          </w:p>
        </w:tc>
      </w:tr>
      <w:tr w:rsidR="00E241BA" w:rsidRPr="00BF5F0B" w14:paraId="3C075578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826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lastRenderedPageBreak/>
              <w:t>23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491A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Содействие в организации ритуальных услуг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559EA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содействие в организации ритуальных услуг в случае изменения гражданского состояния (смерти) получателя услуг;</w:t>
            </w:r>
          </w:p>
          <w:p w14:paraId="6AF72518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извещение ближайших родственников (при их наличии);</w:t>
            </w:r>
          </w:p>
          <w:p w14:paraId="265707AD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поиск и взаимодействие со специализированной организацией, занимающейся приобретением похоронных принадлежностей и оказанием похоронных услуг;</w:t>
            </w:r>
          </w:p>
          <w:p w14:paraId="73CE385C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 заключение с договора с организацией, произведение расчетов за оказанные ритуальные услуги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50A5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D10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46F8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674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7E9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2654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5390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A2C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93D7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E241BA" w:rsidRPr="00BF5F0B" w14:paraId="5A63EA2C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BDA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8596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благоустройстве и уходе за придомовой территорией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7289" w14:textId="77777777" w:rsidR="00E241BA" w:rsidRPr="00BF5F0B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помощь в организации содержания придомовой территории (например, помощь в озеленении, подметании, уборке снега и листвы (по сезону), уборке мусора)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0A59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20 (</w:t>
            </w:r>
            <w:proofErr w:type="spellStart"/>
            <w:r w:rsidRPr="00BF5F0B">
              <w:rPr>
                <w:rFonts w:cs="Times New Roman"/>
                <w:bCs/>
                <w:sz w:val="24"/>
                <w:szCs w:val="24"/>
              </w:rPr>
              <w:t>ассистирование</w:t>
            </w:r>
            <w:proofErr w:type="spellEnd"/>
            <w:r w:rsidRPr="00BF5F0B">
              <w:rPr>
                <w:rFonts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146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2BA1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A076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AEEB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46BF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FF22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A686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4699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</w:tr>
      <w:tr w:rsidR="00E241BA" w:rsidRPr="00BF5F0B" w14:paraId="0DA6494A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80D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60D3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3D85" w14:textId="77777777" w:rsidR="00E241BA" w:rsidRPr="00BF5F0B" w:rsidRDefault="00E241BA" w:rsidP="009B0980">
            <w:pPr>
              <w:snapToGrid w:val="0"/>
              <w:ind w:firstLine="0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DA0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20 (замещение)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A252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09D1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62B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6536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AB4D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78F5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51E4A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A66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104</w:t>
            </w:r>
          </w:p>
        </w:tc>
      </w:tr>
    </w:tbl>
    <w:p w14:paraId="3F565D5F" w14:textId="77777777" w:rsidR="00E241BA" w:rsidRDefault="00E241BA" w:rsidP="00E241BA">
      <w:pPr>
        <w:contextualSpacing/>
        <w:rPr>
          <w:rFonts w:cs="Times New Roman"/>
          <w:bCs/>
          <w:sz w:val="24"/>
          <w:szCs w:val="24"/>
        </w:rPr>
      </w:pPr>
    </w:p>
    <w:p w14:paraId="6F48D5E8" w14:textId="77777777" w:rsidR="00E241BA" w:rsidRDefault="00E241BA" w:rsidP="00E241BA">
      <w:pPr>
        <w:spacing w:after="200" w:line="276" w:lineRule="auto"/>
        <w:ind w:firstLine="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br w:type="page"/>
      </w:r>
    </w:p>
    <w:p w14:paraId="584321A9" w14:textId="77777777" w:rsidR="00E241BA" w:rsidRDefault="00E241BA" w:rsidP="00E241BA">
      <w:pPr>
        <w:contextualSpacing/>
        <w:rPr>
          <w:rFonts w:cs="Times New Roman"/>
          <w:b/>
          <w:bCs/>
          <w:szCs w:val="24"/>
        </w:rPr>
      </w:pPr>
      <w:r w:rsidRPr="00802172">
        <w:rPr>
          <w:rFonts w:cs="Times New Roman"/>
          <w:b/>
          <w:bCs/>
          <w:szCs w:val="24"/>
        </w:rPr>
        <w:lastRenderedPageBreak/>
        <w:t>2. Социально-медицинские услуги</w:t>
      </w:r>
    </w:p>
    <w:p w14:paraId="226F3E51" w14:textId="77777777" w:rsidR="00E241BA" w:rsidRDefault="00E241BA" w:rsidP="00E241BA">
      <w:pPr>
        <w:contextualSpacing/>
        <w:rPr>
          <w:rFonts w:cs="Times New Roman"/>
          <w:b/>
          <w:bCs/>
          <w:szCs w:val="24"/>
        </w:rPr>
      </w:pPr>
    </w:p>
    <w:p w14:paraId="20B66ED0" w14:textId="77777777" w:rsidR="00E241BA" w:rsidRPr="003F510D" w:rsidRDefault="00E241BA" w:rsidP="00E241BA">
      <w:pPr>
        <w:contextualSpacing/>
        <w:rPr>
          <w:rFonts w:cs="Times New Roman"/>
          <w:sz w:val="14"/>
          <w:szCs w:val="12"/>
        </w:rPr>
      </w:pPr>
      <w:r w:rsidRPr="003F510D">
        <w:rPr>
          <w:rFonts w:cs="Times New Roman"/>
          <w:bCs/>
          <w:szCs w:val="24"/>
        </w:rPr>
        <w:t>2.1. Штатные нормативы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7393"/>
        <w:gridCol w:w="7393"/>
      </w:tblGrid>
      <w:tr w:rsidR="00E241BA" w:rsidRPr="003F510D" w14:paraId="6CF56492" w14:textId="77777777" w:rsidTr="009B0980"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5DCAF" w14:textId="77777777" w:rsidR="00E241BA" w:rsidRPr="003F510D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F510D">
              <w:rPr>
                <w:rFonts w:cs="Times New Roman"/>
                <w:bCs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FE51C" w14:textId="77777777" w:rsidR="00E241BA" w:rsidRPr="003F510D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3F510D">
              <w:rPr>
                <w:rFonts w:cs="Times New Roman"/>
                <w:bCs/>
                <w:sz w:val="24"/>
                <w:szCs w:val="24"/>
              </w:rPr>
              <w:t>Рекомендуемые специалисты</w:t>
            </w:r>
          </w:p>
        </w:tc>
      </w:tr>
      <w:tr w:rsidR="00E241BA" w:rsidRPr="003F510D" w14:paraId="37C9797B" w14:textId="77777777" w:rsidTr="009B0980">
        <w:trPr>
          <w:trHeight w:val="227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0298E" w14:textId="77777777" w:rsidR="00E241BA" w:rsidRPr="003F510D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3F510D">
              <w:rPr>
                <w:rFonts w:cs="Times New Roman"/>
                <w:bCs/>
                <w:sz w:val="24"/>
                <w:szCs w:val="24"/>
              </w:rPr>
              <w:t>Специалист по социальной работе / Социальный работник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6F171" w14:textId="77777777" w:rsidR="00E241BA" w:rsidRPr="003F510D" w:rsidRDefault="00E241BA" w:rsidP="009B0980">
            <w:pPr>
              <w:snapToGrid w:val="0"/>
              <w:ind w:firstLine="0"/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3F510D">
              <w:rPr>
                <w:rFonts w:cs="Times New Roman"/>
                <w:bCs/>
                <w:sz w:val="24"/>
                <w:szCs w:val="24"/>
              </w:rPr>
              <w:t>Помощник по уходу, сиделка</w:t>
            </w:r>
          </w:p>
        </w:tc>
      </w:tr>
    </w:tbl>
    <w:p w14:paraId="47464038" w14:textId="77777777" w:rsidR="00E241BA" w:rsidRPr="003F510D" w:rsidRDefault="00E241BA" w:rsidP="00E241BA">
      <w:pPr>
        <w:contextualSpacing/>
        <w:rPr>
          <w:rFonts w:cs="Times New Roman"/>
          <w:szCs w:val="24"/>
        </w:rPr>
      </w:pPr>
    </w:p>
    <w:p w14:paraId="6D1A8AB2" w14:textId="77777777" w:rsidR="00E241BA" w:rsidRPr="003F510D" w:rsidRDefault="00E241BA" w:rsidP="00E241BA">
      <w:pPr>
        <w:contextualSpacing/>
        <w:rPr>
          <w:rFonts w:cs="Times New Roman"/>
          <w:bCs/>
          <w:szCs w:val="24"/>
        </w:rPr>
      </w:pPr>
      <w:r w:rsidRPr="003F510D">
        <w:rPr>
          <w:rFonts w:cs="Times New Roman"/>
          <w:bCs/>
          <w:szCs w:val="24"/>
        </w:rPr>
        <w:t>2.2. Содержание, время, кратность и форма реализации социально-медицинских услуг</w:t>
      </w:r>
    </w:p>
    <w:tbl>
      <w:tblPr>
        <w:tblW w:w="1460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1985"/>
        <w:gridCol w:w="5669"/>
        <w:gridCol w:w="709"/>
        <w:gridCol w:w="709"/>
        <w:gridCol w:w="709"/>
        <w:gridCol w:w="709"/>
        <w:gridCol w:w="709"/>
        <w:gridCol w:w="709"/>
        <w:gridCol w:w="711"/>
        <w:gridCol w:w="709"/>
        <w:gridCol w:w="709"/>
      </w:tblGrid>
      <w:tr w:rsidR="00E241BA" w:rsidRPr="00BF5F0B" w14:paraId="55317060" w14:textId="77777777" w:rsidTr="009B0980">
        <w:trPr>
          <w:trHeight w:val="20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AD2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0ECA669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E9C4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D249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4814018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4BC00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582D195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783BD4FE" w14:textId="77777777" w:rsidTr="009B0980">
        <w:trPr>
          <w:trHeight w:val="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0E9F1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B9EEF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359A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E3BA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4107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7D2E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106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C134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4DF78B7D" w14:textId="77777777" w:rsidTr="009B0980">
        <w:trPr>
          <w:cantSplit/>
          <w:trHeight w:val="2020"/>
        </w:trPr>
        <w:tc>
          <w:tcPr>
            <w:tcW w:w="5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70471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39BE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0DEF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9507B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CD1638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7E46B7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0FC89D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34067A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8D633A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C87BB4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E27583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670519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2CAF0EB5" w14:textId="77777777" w:rsidR="00E241BA" w:rsidRPr="0065600B" w:rsidRDefault="00E241BA" w:rsidP="00E241BA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567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41BA" w:rsidRPr="00802172" w14:paraId="750C7D28" w14:textId="77777777" w:rsidTr="009B0980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3F67E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4173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71D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9EB55A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4415D2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AA07711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9049A5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0A213A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4D81CBE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1D39EA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E798A96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7C67F3F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802172" w14:paraId="0DD6D327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6F9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83B64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Консультирование по социально-медицинским вопросам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B3A14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-выявление потребности в получении медицинских услуг (посещении врача, приобретении лекарственных средств и</w:t>
            </w:r>
            <w:proofErr w:type="gramEnd"/>
          </w:p>
          <w:p w14:paraId="094FE770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предметов медицинского назначения, </w:t>
            </w:r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прохождении</w:t>
            </w:r>
            <w:proofErr w:type="gramEnd"/>
            <w:r w:rsidRPr="00802172">
              <w:rPr>
                <w:rFonts w:cs="Times New Roman"/>
                <w:bCs/>
                <w:sz w:val="24"/>
                <w:szCs w:val="24"/>
              </w:rPr>
              <w:t xml:space="preserve"> медицинской диагностики и обследования, приеме лекарственных средств, плановой госпитализации, прохождении медицинского переосвидетельствования, медкомиссии, диспансеризации, получении санаторно-курортного лечения и проч.);</w:t>
            </w:r>
          </w:p>
          <w:p w14:paraId="596E62D1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консультирование по вопросам перечня, сроков и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условий получения медицинских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AD1CF6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E0F9131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641E3B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8CA827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BFB9035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CD802AA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5EB238E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8BFB25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D2A60F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365</w:t>
            </w:r>
          </w:p>
        </w:tc>
      </w:tr>
      <w:tr w:rsidR="00E241BA" w:rsidRPr="00802172" w14:paraId="37BC01C8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F368B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2EE4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Наблюдение за состоянием здоровья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FA3BE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проведение мероприятий, позволяющих оценить текущее состояние здоровья, 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 xml:space="preserve">.: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 xml:space="preserve">- измерение температуры тела;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 xml:space="preserve">- артериального давления;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 xml:space="preserve">- уровня сахара в крови;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 xml:space="preserve">- осмотр ушей, глаз, слизистых оболочек горла, носа, кожных покровов и проч.;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>- подготовка результатов наблюдений для ознакомления врачом;</w:t>
            </w:r>
          </w:p>
          <w:p w14:paraId="76696B5D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в случае выявления признаков отклонений в самочувствии, определение мер по их нормализации (принятие лекарственных препаратов, вызов или запись к врачу и проч.)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548C998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46A9AF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8C7F243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9A5C9D6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83CD3E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0996756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81E06B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2F558D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95E750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365</w:t>
            </w:r>
          </w:p>
        </w:tc>
      </w:tr>
      <w:tr w:rsidR="00E241BA" w:rsidRPr="00802172" w14:paraId="76B5BEB4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1BB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D0EF4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Помощь в соблюдении назначений врача, 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. связанных с организацией ухода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36774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содействие в приеме лекарственных средств (таблеток, капель и проч.) в соответствии с назначениями врача и имеющимися рекомендациями</w:t>
            </w:r>
          </w:p>
          <w:p w14:paraId="2354AB8D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обеспечение надлежащего хранения лекарственных средств;</w:t>
            </w:r>
          </w:p>
          <w:p w14:paraId="024614F8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содействие в выполнении процедур в соответствии с назначениями врача и/или на основе результатов проведенных наблюдений за состоянием здоровья, 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. наложение компрессов, выполнение перевязок;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 xml:space="preserve">- помощь в использовании индивидуальных изделий медицинского назначения (ингаляторов,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массажеров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, бандажей, протезов, ортопедических приспособлений, калоприемников, слуховых аппаратов и проч.);</w:t>
            </w:r>
          </w:p>
          <w:p w14:paraId="559F3247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помощь в обеспечении ухода за используемыми индивидуальными изделиями медицинского назначения (при необходимости)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758B2DF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0D3072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AC548F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D8D0C9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729C30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82B6471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3B923C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09E9C9A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FEA9DD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365</w:t>
            </w:r>
          </w:p>
        </w:tc>
      </w:tr>
      <w:tr w:rsidR="00E241BA" w:rsidRPr="00802172" w14:paraId="170F9DB2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06C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B2F8E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Проведение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мероприятий, направленных на формирование здорового образа жизни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0898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 xml:space="preserve">- оказание содействия в проведении мероприятий,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 xml:space="preserve">направленных на укрепление здоровья, 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. обеспечение соответствующего уровня физической активности (утренняя гимнастика, занятия на тренажерах и проч.), дневной отдых, закаливание, прогулки на свежем воздухе, проведение утренней гимнастики, принятие солнечных ванн, проветривание жилого помещения и т.д.;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>- обеспечение проведения оздоровительных мероприятий с учетом имеющихся рекомендаций врача и пожеланий получателя услуг;</w:t>
            </w:r>
            <w:proofErr w:type="gramEnd"/>
            <w:r w:rsidRPr="00802172">
              <w:rPr>
                <w:rFonts w:cs="Times New Roman"/>
                <w:bCs/>
                <w:sz w:val="24"/>
                <w:szCs w:val="24"/>
              </w:rPr>
              <w:t xml:space="preserve">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>- соблюдение диеты и питьевого режима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5F276E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1C9356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F13231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C36CFD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DCFA5A6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2129C88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F0BF55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8CF9540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E9D63F0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365</w:t>
            </w:r>
          </w:p>
        </w:tc>
      </w:tr>
      <w:tr w:rsidR="00E241BA" w:rsidRPr="00802172" w14:paraId="39402E4B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16F4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71126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Содействие в получении медицинской помощи, санаторно-курортного лечения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9992D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вызов участкового врача (терапевта) на дом при отсутствии возможности посетить учреждение здравоохранения лично по состоянию здоровья (наличие температуры, недомогания, слабости или проч.);</w:t>
            </w:r>
          </w:p>
          <w:p w14:paraId="591619EE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-вызов врача скорой медицинской помощи при состоянии здоровья;</w:t>
            </w:r>
          </w:p>
          <w:p w14:paraId="3FED9D59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осуществление взаимодействия с врачом (предоставление необходимой информации о состоянии здоровья и имеющихся медицинских и иных документов, выполнение требований врача в процессе приема, фиксирование врачебных рекомендаций);</w:t>
            </w:r>
          </w:p>
          <w:p w14:paraId="19BA29AA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содействие в получении санаторно-курортного лечения или оздоровительного отдыха при наличии показаний, 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 xml:space="preserve">.: ведение переговоров с представителями соответствующих учреждений о санаторно-курортном лечении/отдыхе; </w:t>
            </w:r>
            <w:r w:rsidRPr="00802172">
              <w:rPr>
                <w:rFonts w:cs="Times New Roman"/>
                <w:bCs/>
                <w:sz w:val="24"/>
                <w:szCs w:val="24"/>
              </w:rPr>
              <w:br/>
              <w:t>- осуществление необходимых действий (в соответствии с полученными рекомендациями);</w:t>
            </w:r>
          </w:p>
          <w:p w14:paraId="15DD196E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организация сопровождения к месту лечения/отдыха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и обратно, а также в процессе лечения/отдыха (в случае необходимости);</w:t>
            </w:r>
          </w:p>
          <w:p w14:paraId="5E254D0D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оказание содействия в прохождении диспансеризации, включая подготовку соответствующей документации (в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. содействие в заключени</w:t>
            </w:r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и</w:t>
            </w:r>
            <w:proofErr w:type="gramEnd"/>
            <w:r w:rsidRPr="00802172">
              <w:rPr>
                <w:rFonts w:cs="Times New Roman"/>
                <w:bCs/>
                <w:sz w:val="24"/>
                <w:szCs w:val="24"/>
              </w:rPr>
              <w:t xml:space="preserve"> при необходимости договора с медицинской организацией)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809DF7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DCF8A3E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DF7191A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B8AFD9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E2E9F15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D99C8B0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FB4DC88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87D2A0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 мере необходимости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4C1C8C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802172" w14:paraId="7DE0879C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CCF55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AD2C9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Сопровождение в учреждениях здравоохранения и др.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539DF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сопровождение к врачу при наличии показаний (наличие проблем со здоровьем, необходимость планового посещения учреждения здравоохранения в соответствии с имеющимися медицинскими рекомендациями, необходимость прохождения медицинской комиссии/ диспансеризации);</w:t>
            </w:r>
          </w:p>
          <w:p w14:paraId="71A9D31C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запись на прием к врачу (в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. по телефону или с использованием сети Интернет) или предварительное согласование с врачом времени и условий его посещения, посещение врача, предоставление врачу необходимой информации о состоянии здоровья и индивидуальных особенностях клиента, сопровождение при прохождении необходимых медицинских обследований/процедур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4D4BB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1D1A5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453E6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377CB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78D65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5633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BBB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54F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 раза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91FAA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E241BA" w:rsidRPr="00802172" w14:paraId="206A2E61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F571F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E0605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Посещение получателя социальных услуг во время лечения в медицинских организациях в стационарных условиях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CBC6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посещение получателя социальных услуг во время лечения в медицинских организациях в стационарных условиях, с целью выявления необходимых потребностей и поддержания контакта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629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17D8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7CE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9960B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DE73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BB37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ECE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DC38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392F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802172" w14:paraId="234DC2AA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0380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D0B2F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Содействие в получении и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 xml:space="preserve">реализации индивидуальной программы реабилитации и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абилитации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 xml:space="preserve"> инвалида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2E112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 xml:space="preserve">- сопровождение получателя социальных услуг в медицинскую организацию для получения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направления на МСЭ,</w:t>
            </w:r>
          </w:p>
          <w:p w14:paraId="15F11E99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сопровождение получателя социальных услуг в учреждения МСЭ / при получении услуг онлайн;</w:t>
            </w:r>
          </w:p>
          <w:p w14:paraId="5E2F89C1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содействие в подготовке и оформлении документов, необходимых для прохождения </w:t>
            </w:r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медико-социальной</w:t>
            </w:r>
            <w:proofErr w:type="gramEnd"/>
            <w:r w:rsidRPr="00802172">
              <w:rPr>
                <w:rFonts w:cs="Times New Roman"/>
                <w:bCs/>
                <w:sz w:val="24"/>
                <w:szCs w:val="24"/>
              </w:rPr>
              <w:t xml:space="preserve"> экспертизы;</w:t>
            </w:r>
          </w:p>
          <w:p w14:paraId="60C49777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- содействие в организации и обеспечении посещения </w:t>
            </w:r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проживающим</w:t>
            </w:r>
            <w:proofErr w:type="gramEnd"/>
            <w:r w:rsidRPr="00802172">
              <w:rPr>
                <w:rFonts w:cs="Times New Roman"/>
                <w:bCs/>
                <w:sz w:val="24"/>
                <w:szCs w:val="24"/>
              </w:rPr>
              <w:t xml:space="preserve"> учреждения медико-социальной экспертизы;</w:t>
            </w:r>
          </w:p>
          <w:p w14:paraId="70F38EB6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- содействие в получении услуг, мероприятий и ТСР в соответствии с ИПРА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6DE31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180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6E43A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</w:t>
            </w:r>
          </w:p>
          <w:p w14:paraId="401E6A86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раз в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96E45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833DE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</w:t>
            </w:r>
          </w:p>
          <w:p w14:paraId="762AAD9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раз в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1F01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5715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</w:t>
            </w:r>
          </w:p>
          <w:p w14:paraId="1C8AB4AF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раз в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2646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D00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</w:t>
            </w:r>
          </w:p>
          <w:p w14:paraId="6C6680DF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раз в </w:t>
            </w: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ACD2B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  <w:lang w:val="en-US"/>
              </w:rPr>
              <w:lastRenderedPageBreak/>
              <w:t>1</w:t>
            </w:r>
          </w:p>
        </w:tc>
      </w:tr>
      <w:tr w:rsidR="00E241BA" w:rsidRPr="00802172" w14:paraId="7A934FC0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1B7A4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FE26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Содействие в обеспечении лекарственными препаратами и медицинскими изделиями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8BD1C" w14:textId="77777777" w:rsidR="00E241BA" w:rsidRPr="00802172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содействие в получении лекарственных препаратов, изделий медицинского назначения при наличии рецептов или назначений врача, в </w:t>
            </w:r>
            <w:proofErr w:type="spellStart"/>
            <w:r w:rsidRPr="00802172">
              <w:rPr>
                <w:rFonts w:cs="Times New Roman"/>
                <w:bCs/>
                <w:sz w:val="24"/>
                <w:szCs w:val="24"/>
              </w:rPr>
              <w:t>т.ч</w:t>
            </w:r>
            <w:proofErr w:type="spellEnd"/>
            <w:r w:rsidRPr="00802172">
              <w:rPr>
                <w:rFonts w:cs="Times New Roman"/>
                <w:bCs/>
                <w:sz w:val="24"/>
                <w:szCs w:val="24"/>
              </w:rPr>
              <w:t>.: приобретение за счет средств получателя услуг, доставка на дом, обеспечение условий для надлежащего хранения и использования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BDC0C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5A26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в месяц или 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6457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D362B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в месяц или 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0449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373D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в месяц или 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50D61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237F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 xml:space="preserve">1 раз в месяц или по мере </w:t>
            </w:r>
            <w:proofErr w:type="spellStart"/>
            <w:proofErr w:type="gramStart"/>
            <w:r w:rsidRPr="00802172">
              <w:rPr>
                <w:rFonts w:cs="Times New Roman"/>
                <w:bCs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19022" w14:textId="77777777" w:rsidR="00E241BA" w:rsidRPr="00802172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802172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</w:tbl>
    <w:p w14:paraId="00676C12" w14:textId="77777777" w:rsidR="00E241BA" w:rsidRDefault="00E241BA" w:rsidP="00E241BA">
      <w:pPr>
        <w:spacing w:after="200" w:line="276" w:lineRule="auto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1AA990A2" w14:textId="77777777" w:rsidR="00E241BA" w:rsidRDefault="00E241BA" w:rsidP="00E241BA">
      <w:pPr>
        <w:contextualSpacing/>
        <w:rPr>
          <w:rFonts w:cs="Times New Roman"/>
          <w:b/>
          <w:bCs/>
          <w:szCs w:val="24"/>
        </w:rPr>
      </w:pPr>
      <w:bookmarkStart w:id="3" w:name="__RefHeading___Toc152763691_Копия_1"/>
      <w:bookmarkEnd w:id="3"/>
      <w:r w:rsidRPr="00435F61">
        <w:rPr>
          <w:rFonts w:cs="Times New Roman"/>
          <w:b/>
          <w:bCs/>
          <w:szCs w:val="24"/>
        </w:rPr>
        <w:lastRenderedPageBreak/>
        <w:t>3. Социально-психологические услуги</w:t>
      </w:r>
    </w:p>
    <w:p w14:paraId="761E6321" w14:textId="77777777" w:rsidR="00E241BA" w:rsidRDefault="00E241BA" w:rsidP="00E241BA">
      <w:pPr>
        <w:contextualSpacing/>
        <w:rPr>
          <w:rFonts w:cs="Times New Roman"/>
          <w:b/>
          <w:bCs/>
          <w:szCs w:val="24"/>
        </w:rPr>
      </w:pPr>
    </w:p>
    <w:p w14:paraId="06CDCDC0" w14:textId="77777777" w:rsidR="00E241BA" w:rsidRPr="00F64329" w:rsidRDefault="00E241BA" w:rsidP="00E241BA">
      <w:pPr>
        <w:contextualSpacing/>
        <w:rPr>
          <w:rFonts w:cs="Times New Roman"/>
          <w:bCs/>
          <w:szCs w:val="24"/>
        </w:rPr>
      </w:pPr>
      <w:r w:rsidRPr="00F64329">
        <w:rPr>
          <w:rFonts w:cs="Times New Roman"/>
          <w:bCs/>
          <w:szCs w:val="24"/>
        </w:rPr>
        <w:t>3.1. Штатные нормативы</w:t>
      </w:r>
    </w:p>
    <w:tbl>
      <w:tblPr>
        <w:tblW w:w="4937" w:type="pct"/>
        <w:tblInd w:w="108" w:type="dxa"/>
        <w:tblLook w:val="04A0" w:firstRow="1" w:lastRow="0" w:firstColumn="1" w:lastColumn="0" w:noHBand="0" w:noVBand="1"/>
      </w:tblPr>
      <w:tblGrid>
        <w:gridCol w:w="7285"/>
        <w:gridCol w:w="7315"/>
      </w:tblGrid>
      <w:tr w:rsidR="00E241BA" w:rsidRPr="00F64329" w14:paraId="1967EDC5" w14:textId="77777777" w:rsidTr="009B0980"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B05DC" w14:textId="77777777" w:rsidR="00E241BA" w:rsidRPr="00F64329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2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C8ADB" w14:textId="77777777" w:rsidR="00E241BA" w:rsidRPr="00F64329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Рекомендуемые специалисты</w:t>
            </w:r>
          </w:p>
        </w:tc>
      </w:tr>
      <w:tr w:rsidR="00E241BA" w:rsidRPr="00F64329" w14:paraId="11854631" w14:textId="77777777" w:rsidTr="009B0980"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95BDC" w14:textId="77777777" w:rsidR="00E241BA" w:rsidRPr="00F64329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Психолог /педагог-психолог</w:t>
            </w:r>
          </w:p>
        </w:tc>
        <w:tc>
          <w:tcPr>
            <w:tcW w:w="2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D0BA" w14:textId="77777777" w:rsidR="00E241BA" w:rsidRPr="00F64329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Медицинский психолог, специалист по социальной работе</w:t>
            </w:r>
          </w:p>
        </w:tc>
      </w:tr>
    </w:tbl>
    <w:p w14:paraId="40E27861" w14:textId="77777777" w:rsidR="00E241BA" w:rsidRPr="00F64329" w:rsidRDefault="00E241BA" w:rsidP="00E241BA">
      <w:pPr>
        <w:contextualSpacing/>
        <w:rPr>
          <w:rFonts w:cs="Times New Roman"/>
          <w:bCs/>
          <w:szCs w:val="24"/>
        </w:rPr>
      </w:pPr>
    </w:p>
    <w:p w14:paraId="4B30EC04" w14:textId="77777777" w:rsidR="00E241BA" w:rsidRPr="00F64329" w:rsidRDefault="00E241BA" w:rsidP="00E241BA">
      <w:pPr>
        <w:contextualSpacing/>
        <w:rPr>
          <w:rFonts w:cs="Times New Roman"/>
          <w:bCs/>
          <w:szCs w:val="24"/>
        </w:rPr>
      </w:pPr>
      <w:r w:rsidRPr="00F64329">
        <w:rPr>
          <w:rFonts w:cs="Times New Roman"/>
          <w:bCs/>
          <w:szCs w:val="24"/>
        </w:rPr>
        <w:t>3.2. Содержание, время, кратность и форма реализации социально-психологических услуг</w:t>
      </w:r>
    </w:p>
    <w:tbl>
      <w:tblPr>
        <w:tblW w:w="1460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3"/>
        <w:gridCol w:w="5669"/>
        <w:gridCol w:w="709"/>
        <w:gridCol w:w="709"/>
        <w:gridCol w:w="709"/>
        <w:gridCol w:w="709"/>
        <w:gridCol w:w="709"/>
        <w:gridCol w:w="708"/>
        <w:gridCol w:w="711"/>
        <w:gridCol w:w="708"/>
        <w:gridCol w:w="709"/>
      </w:tblGrid>
      <w:tr w:rsidR="00E241BA" w:rsidRPr="00BF5F0B" w14:paraId="20B51EA4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39E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2B4A4F8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CA3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D3CD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5648E53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4EE28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71212C8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28B61567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5420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1F8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E1440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C5A6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487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A20C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7FA0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13C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4BB33E82" w14:textId="77777777" w:rsidTr="009B0980">
        <w:trPr>
          <w:cantSplit/>
          <w:trHeight w:val="20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FEA0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2180A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F71A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44E2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587005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725D39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1331F9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14FFEF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4F4D6B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FDD2E7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34CC08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283F74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3671CCAE" w14:textId="77777777" w:rsidR="00E241BA" w:rsidRPr="00435F61" w:rsidRDefault="00E241BA" w:rsidP="00E241BA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567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41BA" w:rsidRPr="0065600B" w14:paraId="4985D126" w14:textId="77777777" w:rsidTr="009B0980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05AE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AF37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pacing w:val="-6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2A400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A77BA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011B5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41F67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5734E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5CB8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A91A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E355F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238C8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91E22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65600B" w14:paraId="47764C12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56DA1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B96A0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pacing w:val="-6"/>
                <w:sz w:val="24"/>
                <w:szCs w:val="24"/>
              </w:rPr>
              <w:t>Социально-психологический</w:t>
            </w:r>
            <w:r w:rsidRPr="0065600B">
              <w:rPr>
                <w:rFonts w:cs="Times New Roman"/>
                <w:bCs/>
                <w:sz w:val="24"/>
                <w:szCs w:val="24"/>
              </w:rPr>
              <w:t xml:space="preserve"> патронаж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4980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- сбор социально-психологического анамнеза посредством беседы, опроса, анкетирования (при необходимости с привлечением родителя/законного или уполномоченного представителя, родственников и других лиц из ближайшего окружения);</w:t>
            </w:r>
          </w:p>
          <w:p w14:paraId="48267104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 xml:space="preserve">- систематическое наблюдение за психологическим состоянием получателя услуг в процессе его жизнедеятельности. В случае выявления подозрения на наличие у него состояния психологического дискомфорта, личностного, межличностного конфликта и других ситуаций, способных негативно </w:t>
            </w:r>
            <w:r w:rsidRPr="0065600B">
              <w:rPr>
                <w:rFonts w:cs="Times New Roman"/>
                <w:bCs/>
                <w:sz w:val="24"/>
                <w:szCs w:val="24"/>
              </w:rPr>
              <w:lastRenderedPageBreak/>
              <w:t>сказаться на его психологическом самочувствии, оказание содействия в получении квалифицированной психологической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A852B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lastRenderedPageBreak/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36683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089A8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B23F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E7EA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CCB5C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2499B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EC090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E1487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</w:tr>
      <w:tr w:rsidR="00E241BA" w:rsidRPr="0065600B" w14:paraId="4F0B1C98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11DE4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7504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pacing w:val="-6"/>
                <w:sz w:val="24"/>
                <w:szCs w:val="24"/>
              </w:rPr>
              <w:t>Психологическая</w:t>
            </w:r>
            <w:r w:rsidRPr="0065600B">
              <w:rPr>
                <w:rFonts w:cs="Times New Roman"/>
                <w:bCs/>
                <w:sz w:val="24"/>
                <w:szCs w:val="24"/>
              </w:rPr>
              <w:t xml:space="preserve"> поддержка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9F557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- психологическая работа, направленная на поддержку, сохранение, укрепление и развитие психологического благополучия инвалида;</w:t>
            </w:r>
          </w:p>
          <w:p w14:paraId="6585F11B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-оказание психологической поддержки в процессе общения, беседы, проявление интереса к жизни, выслушивание, подбадривание и мотивация к общению и жизненной активности, поддерживание веры в собственные силы, а также тренингов;</w:t>
            </w:r>
          </w:p>
          <w:p w14:paraId="5E7F853A" w14:textId="77777777" w:rsidR="00E241BA" w:rsidRPr="0065600B" w:rsidRDefault="00E241BA" w:rsidP="009B0980">
            <w:pPr>
              <w:ind w:firstLine="0"/>
              <w:contextualSpacing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-создание и поддержание эмоционального климата, ориентированного на позитивные межличностные отношения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6FBE7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B418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BDB21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255BC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FD17C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440C4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553F5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28CAE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BF5A3" w14:textId="77777777" w:rsidR="00E241BA" w:rsidRPr="0065600B" w:rsidRDefault="00E241BA" w:rsidP="009B0980">
            <w:pPr>
              <w:ind w:firstLine="0"/>
              <w:contextualSpacing/>
              <w:jc w:val="center"/>
              <w:rPr>
                <w:rFonts w:cs="Times New Roman"/>
                <w:sz w:val="24"/>
                <w:szCs w:val="24"/>
              </w:rPr>
            </w:pPr>
            <w:r w:rsidRPr="0065600B">
              <w:rPr>
                <w:rFonts w:cs="Times New Roman"/>
                <w:bCs/>
                <w:sz w:val="24"/>
                <w:szCs w:val="24"/>
              </w:rPr>
              <w:t>52</w:t>
            </w:r>
          </w:p>
        </w:tc>
      </w:tr>
    </w:tbl>
    <w:p w14:paraId="7854DDC3" w14:textId="77777777" w:rsidR="00E241BA" w:rsidRDefault="00E241BA" w:rsidP="00E241BA">
      <w:pPr>
        <w:ind w:firstLine="0"/>
        <w:rPr>
          <w:rFonts w:cs="Times New Roman"/>
          <w:b/>
          <w:bCs/>
          <w:color w:val="000000"/>
          <w:kern w:val="2"/>
          <w:sz w:val="24"/>
          <w:szCs w:val="24"/>
          <w:lang w:eastAsia="ru-RU"/>
        </w:rPr>
      </w:pPr>
    </w:p>
    <w:p w14:paraId="6ACC8D47" w14:textId="77777777" w:rsidR="00E241BA" w:rsidRDefault="00E241BA" w:rsidP="00E241BA">
      <w:pPr>
        <w:spacing w:after="200" w:line="276" w:lineRule="auto"/>
        <w:ind w:firstLine="0"/>
        <w:rPr>
          <w:rFonts w:cs="Times New Roman"/>
          <w:b/>
          <w:bCs/>
          <w:color w:val="000000"/>
          <w:kern w:val="2"/>
          <w:szCs w:val="24"/>
          <w:lang w:eastAsia="ru-RU"/>
        </w:rPr>
      </w:pPr>
      <w:r>
        <w:rPr>
          <w:color w:val="000000"/>
          <w:szCs w:val="24"/>
        </w:rPr>
        <w:br w:type="page"/>
      </w:r>
    </w:p>
    <w:p w14:paraId="4454DE58" w14:textId="77777777" w:rsidR="00E241BA" w:rsidRDefault="00E241BA" w:rsidP="00E241BA">
      <w:pPr>
        <w:pStyle w:val="1e"/>
        <w:spacing w:before="0"/>
        <w:jc w:val="left"/>
        <w:rPr>
          <w:color w:val="000000"/>
          <w:sz w:val="28"/>
          <w:szCs w:val="24"/>
        </w:rPr>
      </w:pPr>
      <w:r w:rsidRPr="00F56EF7">
        <w:rPr>
          <w:color w:val="000000"/>
          <w:sz w:val="28"/>
          <w:szCs w:val="24"/>
        </w:rPr>
        <w:lastRenderedPageBreak/>
        <w:t>4. Социально-педагогические услуги</w:t>
      </w:r>
      <w:bookmarkStart w:id="4" w:name="__RefHeading___Toc152763692_Копия_2"/>
    </w:p>
    <w:p w14:paraId="06E2B20F" w14:textId="77777777" w:rsidR="00E241BA" w:rsidRDefault="00E241BA" w:rsidP="00E241BA">
      <w:pPr>
        <w:pStyle w:val="1e"/>
        <w:spacing w:before="0"/>
        <w:jc w:val="left"/>
        <w:rPr>
          <w:color w:val="000000"/>
          <w:sz w:val="28"/>
          <w:szCs w:val="24"/>
        </w:rPr>
      </w:pPr>
    </w:p>
    <w:p w14:paraId="41D5A5FE" w14:textId="77777777" w:rsidR="00E241BA" w:rsidRPr="00F64329" w:rsidRDefault="00E241BA" w:rsidP="00E241BA">
      <w:pPr>
        <w:contextualSpacing/>
        <w:rPr>
          <w:rFonts w:cs="Times New Roman"/>
          <w:bCs/>
          <w:szCs w:val="24"/>
        </w:rPr>
      </w:pPr>
      <w:r w:rsidRPr="00F64329">
        <w:rPr>
          <w:rFonts w:cs="Times New Roman"/>
          <w:bCs/>
          <w:szCs w:val="24"/>
        </w:rPr>
        <w:t>4.1. Штатные нормативы</w:t>
      </w:r>
    </w:p>
    <w:tbl>
      <w:tblPr>
        <w:tblW w:w="4937" w:type="pct"/>
        <w:tblInd w:w="108" w:type="dxa"/>
        <w:tblLook w:val="04A0" w:firstRow="1" w:lastRow="0" w:firstColumn="1" w:lastColumn="0" w:noHBand="0" w:noVBand="1"/>
      </w:tblPr>
      <w:tblGrid>
        <w:gridCol w:w="6964"/>
        <w:gridCol w:w="7636"/>
      </w:tblGrid>
      <w:tr w:rsidR="00E241BA" w14:paraId="045B5CC5" w14:textId="77777777" w:rsidTr="009B0980">
        <w:tc>
          <w:tcPr>
            <w:tcW w:w="2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DD21F" w14:textId="77777777" w:rsidR="00E241BA" w:rsidRPr="00F64329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2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2C8BB" w14:textId="77777777" w:rsidR="00E241BA" w:rsidRPr="00F64329" w:rsidRDefault="00E241BA" w:rsidP="009B0980">
            <w:pPr>
              <w:ind w:firstLine="0"/>
              <w:contextualSpacing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Рекомендуемые специалисты</w:t>
            </w:r>
          </w:p>
        </w:tc>
      </w:tr>
      <w:tr w:rsidR="00E241BA" w14:paraId="391FBE15" w14:textId="77777777" w:rsidTr="009B0980">
        <w:tc>
          <w:tcPr>
            <w:tcW w:w="23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292D6" w14:textId="77777777" w:rsidR="00E241BA" w:rsidRPr="00F64329" w:rsidRDefault="00E241BA" w:rsidP="009B0980">
            <w:pPr>
              <w:ind w:firstLine="0"/>
              <w:contextualSpacing/>
              <w:rPr>
                <w:rFonts w:cs="Times New Roman"/>
                <w:bCs/>
                <w:sz w:val="24"/>
                <w:szCs w:val="24"/>
              </w:rPr>
            </w:pPr>
            <w:r w:rsidRPr="00F64329">
              <w:rPr>
                <w:rFonts w:cs="Times New Roman"/>
                <w:bCs/>
                <w:sz w:val="24"/>
                <w:szCs w:val="24"/>
              </w:rPr>
              <w:t>Социальный педагог / Социальный работник</w:t>
            </w:r>
          </w:p>
        </w:tc>
        <w:tc>
          <w:tcPr>
            <w:tcW w:w="2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7E818" w14:textId="77777777" w:rsidR="00E241BA" w:rsidRPr="00F64329" w:rsidRDefault="00E241BA" w:rsidP="009B0980">
            <w:pPr>
              <w:ind w:firstLine="0"/>
              <w:contextualSpacing/>
              <w:rPr>
                <w:rFonts w:cs="Times New Roman"/>
                <w:bCs/>
                <w:sz w:val="24"/>
                <w:szCs w:val="24"/>
              </w:rPr>
            </w:pPr>
            <w:proofErr w:type="spellStart"/>
            <w:r w:rsidRPr="00F64329">
              <w:rPr>
                <w:rFonts w:cs="Times New Roman"/>
                <w:bCs/>
                <w:sz w:val="24"/>
                <w:szCs w:val="24"/>
              </w:rPr>
              <w:t>Культорганизатор</w:t>
            </w:r>
            <w:proofErr w:type="spellEnd"/>
          </w:p>
        </w:tc>
      </w:tr>
    </w:tbl>
    <w:p w14:paraId="11CBEB8C" w14:textId="77777777" w:rsidR="00E241BA" w:rsidRDefault="00E241BA" w:rsidP="00E241BA">
      <w:pPr>
        <w:rPr>
          <w:rFonts w:cs="Times New Roman"/>
          <w:color w:val="000000"/>
          <w:sz w:val="24"/>
          <w:szCs w:val="24"/>
        </w:rPr>
      </w:pPr>
    </w:p>
    <w:p w14:paraId="57180B03" w14:textId="77777777" w:rsidR="00E241BA" w:rsidRPr="00F64329" w:rsidRDefault="00E241BA" w:rsidP="00E241BA">
      <w:pPr>
        <w:contextualSpacing/>
        <w:rPr>
          <w:rFonts w:cs="Times New Roman"/>
          <w:bCs/>
          <w:szCs w:val="24"/>
        </w:rPr>
      </w:pPr>
      <w:r w:rsidRPr="00F64329">
        <w:rPr>
          <w:rFonts w:cs="Times New Roman"/>
          <w:bCs/>
          <w:szCs w:val="24"/>
        </w:rPr>
        <w:t>4.2. Содержание, время, кратность и форма реализации социально-педагогических услуг</w:t>
      </w:r>
    </w:p>
    <w:tbl>
      <w:tblPr>
        <w:tblW w:w="1460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3"/>
        <w:gridCol w:w="5669"/>
        <w:gridCol w:w="709"/>
        <w:gridCol w:w="709"/>
        <w:gridCol w:w="709"/>
        <w:gridCol w:w="709"/>
        <w:gridCol w:w="709"/>
        <w:gridCol w:w="708"/>
        <w:gridCol w:w="711"/>
        <w:gridCol w:w="708"/>
        <w:gridCol w:w="709"/>
      </w:tblGrid>
      <w:tr w:rsidR="00E241BA" w:rsidRPr="00BF5F0B" w14:paraId="1AC9AFFE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B51EC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4032B0C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F7F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AB77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A7D5B86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CF0DB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4520EA4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0ED949E6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6E34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D8CF2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E167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7FCD1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AB3F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127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15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BF81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2D06B4A2" w14:textId="77777777" w:rsidTr="009B0980">
        <w:trPr>
          <w:cantSplit/>
          <w:trHeight w:val="20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4B13B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FE04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8584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FD49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D17955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CC7F5F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E336DF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60DFB1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16665D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05DC3B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8294E5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3B049A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754C7554" w14:textId="77777777" w:rsidR="00E241BA" w:rsidRPr="00435F61" w:rsidRDefault="00E241BA" w:rsidP="00E241BA">
      <w:pPr>
        <w:rPr>
          <w:sz w:val="2"/>
          <w:szCs w:val="2"/>
        </w:rPr>
      </w:pPr>
    </w:p>
    <w:tbl>
      <w:tblPr>
        <w:tblW w:w="14600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66"/>
        <w:gridCol w:w="1984"/>
        <w:gridCol w:w="566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41BA" w:rsidRPr="00435F61" w14:paraId="42E376DC" w14:textId="77777777" w:rsidTr="009B0980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E067D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B9D57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FC15C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9CD73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8553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6A51B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E27C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59B8B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CFDF0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9CE1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D4285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DDFE8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435F61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435F61" w14:paraId="38682A2E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BCE0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A6E1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Социально-педагогическое сопровождение в процессе повседневной деятельности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BE6D8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организация и проведение индивидуальных и групповых бесед, касающихся вопросов личностного развития, соблюдения социально приемлемых правил поведения, взаимоотношений с другими людьми;</w:t>
            </w:r>
          </w:p>
          <w:p w14:paraId="5303D5E4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- помощь в определении целей и задач деятельности, поддержка ее осуществления, в </w:t>
            </w:r>
            <w:proofErr w:type="spellStart"/>
            <w:r w:rsidRPr="00435F61">
              <w:rPr>
                <w:rFonts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435F61">
              <w:rPr>
                <w:rFonts w:cs="Times New Roman"/>
                <w:color w:val="000000"/>
                <w:sz w:val="24"/>
                <w:szCs w:val="24"/>
              </w:rPr>
              <w:t>. путем подбадривания, консультативного и инструктивного сопровождения деятельности инвалида;</w:t>
            </w:r>
          </w:p>
          <w:p w14:paraId="55317B8C" w14:textId="77777777" w:rsidR="00E241BA" w:rsidRPr="00435F61" w:rsidRDefault="00E241BA" w:rsidP="009B0980">
            <w:pPr>
              <w:tabs>
                <w:tab w:val="left" w:pos="202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- оценка </w:t>
            </w:r>
            <w:proofErr w:type="spellStart"/>
            <w:r w:rsidRPr="00435F61">
              <w:rPr>
                <w:rFonts w:cs="Times New Roman"/>
                <w:color w:val="000000"/>
                <w:sz w:val="24"/>
                <w:szCs w:val="24"/>
              </w:rPr>
              <w:t>сформированности</w:t>
            </w:r>
            <w:proofErr w:type="spellEnd"/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 навыков бытовой, социально-коммуникативной и досуговой </w:t>
            </w: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деятельности;</w:t>
            </w:r>
          </w:p>
          <w:p w14:paraId="665D7D07" w14:textId="77777777" w:rsidR="00E241BA" w:rsidRPr="00435F61" w:rsidRDefault="00E241BA" w:rsidP="009B0980">
            <w:pPr>
              <w:tabs>
                <w:tab w:val="left" w:pos="202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обсуждение в команде специалистов и постановка актуальных задач по формированию у получателя услуг необходимых навыков;</w:t>
            </w:r>
          </w:p>
          <w:p w14:paraId="2B926736" w14:textId="77777777" w:rsidR="00E241BA" w:rsidRPr="00435F61" w:rsidRDefault="00E241BA" w:rsidP="009B0980">
            <w:pPr>
              <w:tabs>
                <w:tab w:val="left" w:pos="240"/>
              </w:tabs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обсуждение поставленных задач с получателем социальной услуги и/или его законным представителем; обсуждение и выбор форм и методов в решение организационных вопросов;</w:t>
            </w:r>
          </w:p>
          <w:p w14:paraId="2A8E4B26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составление индивидуальной программы сопровождаемого проживания или учебного проживания (в случае учебного проживания) и ее реализация; подбор и изготовление необходимого материла для формирования навыков бытовой, социально-коммуникативной и досуговой деятельности;</w:t>
            </w:r>
          </w:p>
          <w:p w14:paraId="2FE5C40D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организация взаимодействия всех специалистов при реализации обучающих задач; определение сроков, форм проведения контрольных наблюдений по итогам реализации поставленных задач; обсуждение хода и результатов обучения с получателем услуг, законным представителем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F8FF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3130D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E86FA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D19F0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8BC11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3B4A4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5B09A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260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C032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DE3C8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260</w:t>
            </w:r>
          </w:p>
        </w:tc>
      </w:tr>
      <w:tr w:rsidR="00E241BA" w:rsidRPr="00435F61" w14:paraId="053F96B5" w14:textId="77777777" w:rsidTr="009B0980">
        <w:trPr>
          <w:cantSplit/>
          <w:trHeight w:val="250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EBE0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39696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4EAC2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социально-педагогическое сопровождение в процессе повседневной деятельности при учебном сопровождаемом проживании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EEE65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4AF9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 дней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774E15D" w14:textId="77777777" w:rsidR="00E241BA" w:rsidRPr="00435F61" w:rsidRDefault="00E241BA" w:rsidP="009B0980">
            <w:pPr>
              <w:ind w:left="113" w:right="113"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на протяжении курса учебного СП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7B62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 дней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E84D33" w14:textId="77777777" w:rsidR="00E241BA" w:rsidRPr="00435F61" w:rsidRDefault="00E241BA" w:rsidP="009B0980">
            <w:pPr>
              <w:ind w:left="113" w:right="113"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на протяжении курса учебного СП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654E6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 дней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853DE4F" w14:textId="77777777" w:rsidR="00E241BA" w:rsidRPr="00435F61" w:rsidRDefault="00E241BA" w:rsidP="009B0980">
            <w:pPr>
              <w:ind w:left="113" w:right="113"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на протяжении курса учебного СП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465F8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 дней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648E32B" w14:textId="77777777" w:rsidR="00E241BA" w:rsidRPr="00435F61" w:rsidRDefault="00E241BA" w:rsidP="009B0980">
            <w:pPr>
              <w:ind w:left="113" w:right="113"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на протяжении курса учебного СП</w:t>
            </w:r>
          </w:p>
        </w:tc>
      </w:tr>
      <w:tr w:rsidR="00E241BA" w:rsidRPr="00435F61" w14:paraId="4D20CEED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54610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DC960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Помощь в организации </w:t>
            </w: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(или организация) досуга, формирование позитивных интересов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4191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содействие в организации и проведении досуга:</w:t>
            </w:r>
          </w:p>
          <w:p w14:paraId="0B771B6A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выбор вида досуга;</w:t>
            </w:r>
          </w:p>
          <w:p w14:paraId="73636CC6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- выбор даты и времени проведения досуга; - организация досуга (сбор информации о желаемом отдыхе, получение информации о стоимости проведения выбранного досуга, планирование маршрута, подготовка материалов);</w:t>
            </w:r>
          </w:p>
          <w:p w14:paraId="4850DBC5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проведение досуговых мероприятий;</w:t>
            </w:r>
          </w:p>
          <w:p w14:paraId="610BE783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обмен впечатлениями, изготовление фотоколлажа по итогам и т.д.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0BD695A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D7F7697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DF550FA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73063A9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66BFFE4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844C231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0DAAF03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078DE6E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7FA01B7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241BA" w:rsidRPr="00435F61" w14:paraId="76175817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F4744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DEE7F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33C1A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435F61">
              <w:rPr>
                <w:rFonts w:cs="Times New Roman"/>
                <w:color w:val="000000"/>
                <w:sz w:val="24"/>
                <w:szCs w:val="24"/>
              </w:rPr>
              <w:t>проведение мероприятий, направленных на расширение общего и культурного кругозора, сферы общения, формирование и развитие позитивных потребностей, интересов и творческих способностей, сплочение группы и организацию свободного времени (выезд на экскурсии, посещение кино, театров, выставок, концертов, цирка, парков, празднование календарных праздников, совместный просмотр ТВ-передач, проведение творческих и игровых занятий, организация общественно полезной деятельности и др.)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1E5939B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F5C52D6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3E2B80F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BBBC289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D22C641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A1C8634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3554385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90C1BDD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09598E5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241BA" w:rsidRPr="00435F61" w14:paraId="12E29290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B4E75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DD21D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Совместное чтение журналов, газет, книг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2AD3B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проведение совместного чтения печатных изданий (газет, книг, журналов) или организация прослушивания аудиозаписей;</w:t>
            </w:r>
          </w:p>
          <w:p w14:paraId="4F8C6C4D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 создание комфортных условий для прослушивания (при необходимости, напоминание о том, какие события были ранее по тексту);</w:t>
            </w:r>
          </w:p>
          <w:p w14:paraId="5923A4D5" w14:textId="77777777" w:rsidR="00E241BA" w:rsidRPr="00435F61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 xml:space="preserve">-обсуждение </w:t>
            </w:r>
            <w:proofErr w:type="gramStart"/>
            <w:r w:rsidRPr="00435F61">
              <w:rPr>
                <w:rFonts w:cs="Times New Roman"/>
                <w:color w:val="000000"/>
                <w:sz w:val="24"/>
                <w:szCs w:val="24"/>
              </w:rPr>
              <w:t>услышанного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75792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74DDC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2D840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ED53B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72B4C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EDE8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7BB52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9EAB1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D6117" w14:textId="77777777" w:rsidR="00E241BA" w:rsidRPr="00435F61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435F61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</w:tr>
    </w:tbl>
    <w:p w14:paraId="191D64AC" w14:textId="77777777" w:rsidR="00E241BA" w:rsidRDefault="00E241BA" w:rsidP="00E241BA">
      <w:pPr>
        <w:rPr>
          <w:rFonts w:cs="Times New Roman"/>
          <w:b/>
          <w:color w:val="000000"/>
          <w:sz w:val="24"/>
          <w:szCs w:val="24"/>
        </w:rPr>
      </w:pPr>
    </w:p>
    <w:p w14:paraId="17ABE378" w14:textId="77777777" w:rsidR="00E241BA" w:rsidRDefault="00E241BA" w:rsidP="00E241BA">
      <w:pPr>
        <w:spacing w:after="200" w:line="276" w:lineRule="auto"/>
        <w:ind w:firstLine="0"/>
        <w:rPr>
          <w:rFonts w:eastAsia="Cambria" w:cs="Times New Roman"/>
          <w:b/>
          <w:bCs/>
          <w:color w:val="000000"/>
          <w:szCs w:val="24"/>
        </w:rPr>
      </w:pPr>
      <w:r>
        <w:rPr>
          <w:rFonts w:eastAsia="Cambria" w:cs="Times New Roman"/>
          <w:b/>
          <w:bCs/>
          <w:color w:val="000000"/>
          <w:szCs w:val="24"/>
        </w:rPr>
        <w:br w:type="page"/>
      </w:r>
    </w:p>
    <w:p w14:paraId="384222EC" w14:textId="77777777" w:rsidR="00E241BA" w:rsidRDefault="00E241BA" w:rsidP="00E241BA">
      <w:pPr>
        <w:rPr>
          <w:rFonts w:eastAsia="Cambria" w:cs="Times New Roman"/>
          <w:b/>
          <w:bCs/>
          <w:color w:val="000000"/>
          <w:szCs w:val="24"/>
        </w:rPr>
      </w:pPr>
      <w:r w:rsidRPr="00F56EF7">
        <w:rPr>
          <w:rFonts w:eastAsia="Cambria" w:cs="Times New Roman"/>
          <w:b/>
          <w:bCs/>
          <w:color w:val="000000"/>
          <w:szCs w:val="24"/>
        </w:rPr>
        <w:lastRenderedPageBreak/>
        <w:t>5. Социально-трудовые услуги</w:t>
      </w:r>
      <w:bookmarkStart w:id="5" w:name="__RefHeading___Toc152763693_Копия_2"/>
    </w:p>
    <w:p w14:paraId="5C4297A4" w14:textId="77777777" w:rsidR="00E241BA" w:rsidRDefault="00E241BA" w:rsidP="00E241BA">
      <w:pPr>
        <w:rPr>
          <w:rFonts w:eastAsia="Cambria" w:cs="Times New Roman"/>
          <w:b/>
          <w:bCs/>
          <w:color w:val="000000"/>
          <w:szCs w:val="24"/>
        </w:rPr>
      </w:pPr>
    </w:p>
    <w:p w14:paraId="01C05B9A" w14:textId="77777777" w:rsidR="00E241BA" w:rsidRDefault="00E241BA" w:rsidP="00E241BA">
      <w:pPr>
        <w:rPr>
          <w:rFonts w:cs="Times New Roman"/>
          <w:sz w:val="12"/>
          <w:szCs w:val="12"/>
        </w:rPr>
      </w:pPr>
      <w:r w:rsidRPr="00B01A37">
        <w:rPr>
          <w:rFonts w:cs="Times New Roman"/>
          <w:color w:val="000000"/>
          <w:szCs w:val="24"/>
          <w:lang w:eastAsia="ru-RU"/>
        </w:rPr>
        <w:t xml:space="preserve">5.1. </w:t>
      </w:r>
      <w:r w:rsidRPr="00B01A37">
        <w:rPr>
          <w:rFonts w:cs="Times New Roman"/>
          <w:bCs/>
          <w:color w:val="000000"/>
          <w:szCs w:val="24"/>
        </w:rPr>
        <w:t>Штатные нормативы</w:t>
      </w:r>
    </w:p>
    <w:tbl>
      <w:tblPr>
        <w:tblW w:w="4937" w:type="pct"/>
        <w:tblInd w:w="108" w:type="dxa"/>
        <w:tblLook w:val="04A0" w:firstRow="1" w:lastRow="0" w:firstColumn="1" w:lastColumn="0" w:noHBand="0" w:noVBand="1"/>
      </w:tblPr>
      <w:tblGrid>
        <w:gridCol w:w="7285"/>
        <w:gridCol w:w="7315"/>
      </w:tblGrid>
      <w:tr w:rsidR="00E241BA" w14:paraId="1803889B" w14:textId="77777777" w:rsidTr="009B0980"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6E16F" w14:textId="77777777" w:rsidR="00E241BA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2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4BE7" w14:textId="77777777" w:rsidR="00E241BA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Рекомендуемые специалисты</w:t>
            </w:r>
          </w:p>
        </w:tc>
      </w:tr>
      <w:tr w:rsidR="00E241BA" w14:paraId="7F4C607B" w14:textId="77777777" w:rsidTr="009B0980">
        <w:tc>
          <w:tcPr>
            <w:tcW w:w="2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C51D0" w14:textId="77777777" w:rsidR="00E241BA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Специалист по социальной работе / Социальный работник</w:t>
            </w:r>
          </w:p>
        </w:tc>
        <w:tc>
          <w:tcPr>
            <w:tcW w:w="2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788C" w14:textId="77777777" w:rsidR="00E241BA" w:rsidRPr="00A044DB" w:rsidRDefault="00E241BA" w:rsidP="009B0980">
            <w:pPr>
              <w:ind w:firstLine="0"/>
              <w:rPr>
                <w:rFonts w:cs="Times New Roman"/>
                <w:strike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и</w:t>
            </w:r>
            <w:r w:rsidRPr="00A044DB">
              <w:rPr>
                <w:rFonts w:cs="Times New Roman"/>
                <w:color w:val="000000"/>
                <w:sz w:val="24"/>
                <w:szCs w:val="24"/>
              </w:rPr>
              <w:t>нструктор по трудовой терапии,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психолог</w:t>
            </w:r>
          </w:p>
        </w:tc>
      </w:tr>
    </w:tbl>
    <w:p w14:paraId="301E55C8" w14:textId="77777777" w:rsidR="00E241BA" w:rsidRDefault="00E241BA" w:rsidP="00E241BA">
      <w:pPr>
        <w:rPr>
          <w:rFonts w:cs="Times New Roman"/>
          <w:b/>
          <w:color w:val="000000"/>
          <w:sz w:val="24"/>
          <w:szCs w:val="24"/>
        </w:rPr>
      </w:pPr>
    </w:p>
    <w:p w14:paraId="16CDA051" w14:textId="77777777" w:rsidR="00E241BA" w:rsidRPr="00B01A37" w:rsidRDefault="00E241BA" w:rsidP="00E241BA">
      <w:pPr>
        <w:rPr>
          <w:rFonts w:cs="Times New Roman"/>
          <w:bCs/>
          <w:color w:val="000000"/>
          <w:szCs w:val="24"/>
        </w:rPr>
      </w:pPr>
      <w:r w:rsidRPr="00B01A37">
        <w:rPr>
          <w:rFonts w:cs="Times New Roman"/>
          <w:color w:val="000000"/>
          <w:szCs w:val="24"/>
          <w:lang w:eastAsia="ru-RU"/>
        </w:rPr>
        <w:t xml:space="preserve">5.2. </w:t>
      </w:r>
      <w:r w:rsidRPr="00B01A37">
        <w:rPr>
          <w:rFonts w:cs="Times New Roman"/>
          <w:bCs/>
          <w:color w:val="000000"/>
          <w:szCs w:val="24"/>
        </w:rPr>
        <w:t>Содержание, время, кратность и форма реализации социально-трудовых услуг</w:t>
      </w:r>
    </w:p>
    <w:tbl>
      <w:tblPr>
        <w:tblW w:w="1460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3"/>
        <w:gridCol w:w="5669"/>
        <w:gridCol w:w="709"/>
        <w:gridCol w:w="709"/>
        <w:gridCol w:w="709"/>
        <w:gridCol w:w="709"/>
        <w:gridCol w:w="709"/>
        <w:gridCol w:w="708"/>
        <w:gridCol w:w="711"/>
        <w:gridCol w:w="708"/>
        <w:gridCol w:w="709"/>
      </w:tblGrid>
      <w:tr w:rsidR="00E241BA" w:rsidRPr="00BF5F0B" w14:paraId="1CA9D6D6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C01E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3B325A9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C12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93E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2AB7D87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B9841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3A0CEB4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3D197AB2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38863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4241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764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C29AF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803E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986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8235F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1D4B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6CCBFE53" w14:textId="77777777" w:rsidTr="009B0980">
        <w:trPr>
          <w:cantSplit/>
          <w:trHeight w:val="20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4C3D3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9423B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9D55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C627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81CC52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2C4FE5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A5DB21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785BA1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41558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57C07D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244D7F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61DB59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68E8B740" w14:textId="77777777" w:rsidR="00E241BA" w:rsidRPr="00F56EF7" w:rsidRDefault="00E241BA" w:rsidP="00E241BA">
      <w:pPr>
        <w:rPr>
          <w:sz w:val="2"/>
          <w:szCs w:val="2"/>
        </w:rPr>
      </w:pPr>
    </w:p>
    <w:tbl>
      <w:tblPr>
        <w:tblW w:w="0" w:type="auto"/>
        <w:tblInd w:w="85" w:type="dxa"/>
        <w:tblLayout w:type="fixed"/>
        <w:tblLook w:val="04A0" w:firstRow="1" w:lastRow="0" w:firstColumn="1" w:lastColumn="0" w:noHBand="0" w:noVBand="1"/>
      </w:tblPr>
      <w:tblGrid>
        <w:gridCol w:w="559"/>
        <w:gridCol w:w="1984"/>
        <w:gridCol w:w="5669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41BA" w:rsidRPr="00F56EF7" w14:paraId="51C5F3C3" w14:textId="77777777" w:rsidTr="009B0980">
        <w:trPr>
          <w:trHeight w:val="293"/>
          <w:tblHeader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1141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1BFE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0FB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6349F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957F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D0BE4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E131B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AE28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E29D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A6FB6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C6850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AC50A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F56EF7" w14:paraId="7469B7E0" w14:textId="77777777" w:rsidTr="009B0980">
        <w:trPr>
          <w:trHeight w:val="293"/>
        </w:trPr>
        <w:tc>
          <w:tcPr>
            <w:tcW w:w="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56598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74551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Содействие в трудоустройстве или социальной занятости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311C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оказание содействия в трудоустройстве и в сохранении места работы, в получении услуг сопровождаемой трудовой деятельности инвалидов, социальной занятости инвалидов, в </w:t>
            </w:r>
            <w:proofErr w:type="spellStart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. оказание помощи в выборе места для осуществления трудовой деятельности или социальной занятости</w:t>
            </w:r>
            <w:r w:rsidRPr="00F56EF7">
              <w:rPr>
                <w:rFonts w:cs="Times New Roman"/>
                <w:sz w:val="24"/>
                <w:szCs w:val="24"/>
                <w:lang w:eastAsia="ru-RU"/>
              </w:rPr>
              <w:t>, в получении  мер поддержки занятости, в том числе сопровождения при содействии занятости инвалидов, содействие во взаимодействия с организаторами трудовой деятельности или социальной занятости;</w:t>
            </w:r>
            <w:proofErr w:type="gramEnd"/>
          </w:p>
          <w:p w14:paraId="1DC7BC3E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sz w:val="24"/>
                <w:szCs w:val="24"/>
              </w:rPr>
              <w:lastRenderedPageBreak/>
              <w:t xml:space="preserve">- информирование об особенностях </w:t>
            </w: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трудоустройства, в </w:t>
            </w:r>
            <w:proofErr w:type="spellStart"/>
            <w:r w:rsidRPr="00F56EF7">
              <w:rPr>
                <w:rFonts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F56EF7">
              <w:rPr>
                <w:rFonts w:cs="Times New Roman"/>
                <w:color w:val="000000"/>
                <w:sz w:val="24"/>
                <w:szCs w:val="24"/>
              </w:rPr>
              <w:t>. сопровождаемой трудовой деятельности (необходимые документы и т.д.) или социальной занятости;</w:t>
            </w:r>
          </w:p>
          <w:p w14:paraId="128D4B6D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- мотивация к повышению деловой активности и к реализации трудовых установок;</w:t>
            </w:r>
          </w:p>
          <w:p w14:paraId="51935137" w14:textId="77777777" w:rsidR="00E241BA" w:rsidRPr="00F56EF7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- содействие в соблюдении </w:t>
            </w: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режима рабочего времени и времени отдыха, режима участия в социальной занятости;</w:t>
            </w:r>
          </w:p>
          <w:p w14:paraId="1B9F82CD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</w:rPr>
              <w:t>- оказание помощи в производственной адаптации</w:t>
            </w:r>
            <w:r w:rsidRPr="00F56EF7">
              <w:rPr>
                <w:rFonts w:cs="Times New Roman"/>
                <w:color w:val="C00000"/>
                <w:sz w:val="24"/>
                <w:szCs w:val="24"/>
              </w:rPr>
              <w:t xml:space="preserve"> </w:t>
            </w:r>
            <w:r w:rsidRPr="00F56EF7">
              <w:rPr>
                <w:rFonts w:cs="Times New Roman"/>
                <w:color w:val="000000"/>
                <w:sz w:val="24"/>
                <w:szCs w:val="24"/>
              </w:rPr>
              <w:t>(социально-психологической адаптации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9A174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B4B5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86E39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9852E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714F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5C95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BA3B5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43FF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4E61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</w:t>
            </w:r>
          </w:p>
        </w:tc>
      </w:tr>
      <w:tr w:rsidR="00E241BA" w:rsidRPr="00F56EF7" w14:paraId="181793F9" w14:textId="77777777" w:rsidTr="009B0980">
        <w:trPr>
          <w:trHeight w:val="293"/>
        </w:trPr>
        <w:tc>
          <w:tcPr>
            <w:tcW w:w="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0802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00379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Содействие в получении образования, в </w:t>
            </w:r>
            <w:proofErr w:type="spellStart"/>
            <w:r w:rsidRPr="00F56EF7">
              <w:rPr>
                <w:rFonts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F56EF7">
              <w:rPr>
                <w:rFonts w:cs="Times New Roman"/>
                <w:color w:val="000000"/>
                <w:sz w:val="24"/>
                <w:szCs w:val="24"/>
              </w:rPr>
              <w:t>. профессионального образования, профессионального обучения</w:t>
            </w: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357C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выявление интересов и склонностей с целью профессиональной ориентации </w:t>
            </w: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проживающего</w:t>
            </w:r>
            <w:proofErr w:type="gramEnd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31AD1E8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составление индивидуальных рекомендаций в целях выбора сферы деятельности (профессии) и получения образования;</w:t>
            </w:r>
          </w:p>
          <w:p w14:paraId="26F36E80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оказание помощи в выборе организации, осуществляющей обучение – осуществление взаимодействия с образовательной организацией по вопросам поступления и обучения - оказание содействия в сборе документов для обучения;</w:t>
            </w:r>
          </w:p>
          <w:p w14:paraId="63E2E756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содействие в обеспечении необходимыми учебными пособиями и техническими средствами обучения и др.</w:t>
            </w:r>
          </w:p>
          <w:p w14:paraId="12D1A8FC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содействие в соблюдении режима учебной деятельности</w:t>
            </w:r>
          </w:p>
          <w:p w14:paraId="104C7DC1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содействие получению общего образования, если ранее оно не было получено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80FD0C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AE72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14:paraId="2CC91346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1F5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8427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14:paraId="043D8D36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F735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E74A2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14:paraId="3D0D5686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D2D45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E7AB2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 xml:space="preserve">1 раз </w:t>
            </w: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</w:rPr>
              <w:t>в</w:t>
            </w:r>
            <w:proofErr w:type="gramEnd"/>
          </w:p>
          <w:p w14:paraId="4E35D535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1243B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</w:tr>
      <w:tr w:rsidR="00E241BA" w:rsidRPr="00F56EF7" w14:paraId="0680B3BA" w14:textId="77777777" w:rsidTr="009B0980">
        <w:trPr>
          <w:trHeight w:val="293"/>
        </w:trPr>
        <w:tc>
          <w:tcPr>
            <w:tcW w:w="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4753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109C7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18D8" w14:textId="77777777" w:rsidR="00E241BA" w:rsidRPr="00F56EF7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осуществление </w:t>
            </w:r>
            <w:proofErr w:type="gramStart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F56EF7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процессом обучения (посещаемостью, своевременным выполнением заданий, прохождением всех обучающих этапов и проч.)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2F27A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349F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88CCE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E9AE4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17CA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256A1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4BCE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31EA3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B3658" w14:textId="77777777" w:rsidR="00E241BA" w:rsidRPr="00F56EF7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F56EF7">
              <w:rPr>
                <w:rFonts w:cs="Times New Roman"/>
                <w:color w:val="000000"/>
                <w:sz w:val="24"/>
                <w:szCs w:val="24"/>
              </w:rPr>
              <w:t>365</w:t>
            </w:r>
          </w:p>
        </w:tc>
      </w:tr>
    </w:tbl>
    <w:p w14:paraId="127B8D50" w14:textId="77777777" w:rsidR="00E241BA" w:rsidRDefault="00E241BA" w:rsidP="00E241BA">
      <w:pPr>
        <w:pStyle w:val="1e"/>
        <w:spacing w:before="0"/>
        <w:ind w:firstLine="0"/>
        <w:jc w:val="left"/>
        <w:rPr>
          <w:color w:val="000000"/>
          <w:sz w:val="28"/>
          <w:szCs w:val="24"/>
        </w:rPr>
      </w:pPr>
      <w:r w:rsidRPr="00F56EF7">
        <w:rPr>
          <w:color w:val="000000"/>
          <w:sz w:val="28"/>
          <w:szCs w:val="24"/>
        </w:rPr>
        <w:lastRenderedPageBreak/>
        <w:t>6. Социально-правовые услуги</w:t>
      </w:r>
    </w:p>
    <w:p w14:paraId="28E8E605" w14:textId="77777777" w:rsidR="00E241BA" w:rsidRDefault="00E241BA" w:rsidP="00E241BA">
      <w:pPr>
        <w:pStyle w:val="1e"/>
        <w:spacing w:before="0"/>
        <w:ind w:firstLine="0"/>
        <w:jc w:val="left"/>
        <w:rPr>
          <w:color w:val="000000"/>
          <w:sz w:val="28"/>
          <w:szCs w:val="24"/>
        </w:rPr>
      </w:pPr>
    </w:p>
    <w:p w14:paraId="09CD0AE3" w14:textId="77777777" w:rsidR="00E241BA" w:rsidRPr="008D6523" w:rsidRDefault="00E241BA" w:rsidP="00E241BA">
      <w:pPr>
        <w:rPr>
          <w:rFonts w:cs="Times New Roman"/>
          <w:bCs/>
          <w:color w:val="000000"/>
          <w:szCs w:val="24"/>
        </w:rPr>
      </w:pPr>
      <w:r w:rsidRPr="008D6523">
        <w:rPr>
          <w:rFonts w:cs="Times New Roman"/>
          <w:color w:val="000000"/>
          <w:szCs w:val="24"/>
          <w:lang w:eastAsia="ru-RU"/>
        </w:rPr>
        <w:t xml:space="preserve">6.1. </w:t>
      </w:r>
      <w:r w:rsidRPr="008D6523">
        <w:rPr>
          <w:rFonts w:cs="Times New Roman"/>
          <w:bCs/>
          <w:color w:val="000000"/>
          <w:szCs w:val="24"/>
        </w:rPr>
        <w:t>Штатные нормативы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448"/>
        <w:gridCol w:w="5338"/>
      </w:tblGrid>
      <w:tr w:rsidR="00E241BA" w14:paraId="6B29F404" w14:textId="77777777" w:rsidTr="009B0980">
        <w:trPr>
          <w:trHeight w:val="170"/>
        </w:trPr>
        <w:tc>
          <w:tcPr>
            <w:tcW w:w="3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5B5E" w14:textId="77777777" w:rsidR="00E241BA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8E1C3" w14:textId="77777777" w:rsidR="00E241BA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Рекомендуемые специалисты</w:t>
            </w:r>
          </w:p>
        </w:tc>
      </w:tr>
      <w:tr w:rsidR="00E241BA" w14:paraId="2C3F0C36" w14:textId="77777777" w:rsidTr="009B0980">
        <w:tc>
          <w:tcPr>
            <w:tcW w:w="3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3929" w14:textId="77777777" w:rsidR="00E241BA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Специалист по социальной работе/ Социальный работник</w:t>
            </w:r>
          </w:p>
        </w:tc>
        <w:tc>
          <w:tcPr>
            <w:tcW w:w="1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4AF8A" w14:textId="77777777" w:rsidR="00E241BA" w:rsidRPr="008D6523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D6523">
              <w:rPr>
                <w:rFonts w:cs="Times New Roman"/>
                <w:sz w:val="24"/>
                <w:szCs w:val="24"/>
              </w:rPr>
              <w:t>Юрист</w:t>
            </w:r>
          </w:p>
        </w:tc>
      </w:tr>
    </w:tbl>
    <w:p w14:paraId="09C44D9C" w14:textId="77777777" w:rsidR="00E241BA" w:rsidRDefault="00E241BA" w:rsidP="00E241BA">
      <w:pPr>
        <w:rPr>
          <w:rFonts w:cs="Times New Roman"/>
          <w:b/>
          <w:color w:val="000000"/>
          <w:sz w:val="24"/>
          <w:szCs w:val="24"/>
        </w:rPr>
      </w:pPr>
    </w:p>
    <w:p w14:paraId="4AE212EB" w14:textId="77777777" w:rsidR="00E241BA" w:rsidRPr="008D6523" w:rsidRDefault="00E241BA" w:rsidP="00E241BA">
      <w:pPr>
        <w:rPr>
          <w:rFonts w:cs="Times New Roman"/>
          <w:bCs/>
          <w:color w:val="000000"/>
          <w:szCs w:val="24"/>
        </w:rPr>
      </w:pPr>
      <w:r w:rsidRPr="008D6523">
        <w:rPr>
          <w:rFonts w:cs="Times New Roman"/>
          <w:color w:val="000000"/>
          <w:szCs w:val="24"/>
          <w:lang w:eastAsia="ru-RU"/>
        </w:rPr>
        <w:t xml:space="preserve">6.2. </w:t>
      </w:r>
      <w:r w:rsidRPr="008D6523">
        <w:rPr>
          <w:rFonts w:cs="Times New Roman"/>
          <w:bCs/>
          <w:color w:val="000000"/>
          <w:szCs w:val="24"/>
        </w:rPr>
        <w:t xml:space="preserve">Содержание, время, кратность и форма реализации социально-правовых услуг </w:t>
      </w:r>
    </w:p>
    <w:tbl>
      <w:tblPr>
        <w:tblW w:w="1460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3"/>
        <w:gridCol w:w="5669"/>
        <w:gridCol w:w="709"/>
        <w:gridCol w:w="709"/>
        <w:gridCol w:w="709"/>
        <w:gridCol w:w="709"/>
        <w:gridCol w:w="709"/>
        <w:gridCol w:w="708"/>
        <w:gridCol w:w="711"/>
        <w:gridCol w:w="708"/>
        <w:gridCol w:w="709"/>
      </w:tblGrid>
      <w:tr w:rsidR="00E241BA" w:rsidRPr="00BF5F0B" w14:paraId="7FE5342F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9284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3D8DC74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34CF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1C2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0EE028FC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13DA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00B376E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65A29593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FFF17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9D8B7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BC9A3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32DEF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5FAC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151D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B65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CD5C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4E08CBBB" w14:textId="77777777" w:rsidTr="009B0980">
        <w:trPr>
          <w:cantSplit/>
          <w:trHeight w:val="20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11786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0317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8E80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5B065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48D021D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096C9D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23C9CC2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0FAA54A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47E6C01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10213F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7C4CE02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420166B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427C9C00" w14:textId="77777777" w:rsidR="00E241BA" w:rsidRPr="003B169A" w:rsidRDefault="00E241BA" w:rsidP="00E241BA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77"/>
        <w:gridCol w:w="1985"/>
        <w:gridCol w:w="567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41BA" w:rsidRPr="003B169A" w14:paraId="2CE5B193" w14:textId="77777777" w:rsidTr="009B0980">
        <w:trPr>
          <w:trHeight w:val="20"/>
          <w:tblHeader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98863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1661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16DF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7477C4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38EA5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40DC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09FB3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B4FCD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120AC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F3EFA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C42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4E303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3B169A" w14:paraId="538FE2CA" w14:textId="77777777" w:rsidTr="009B0980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12D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0C188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Содействие в получении юридических услуг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3D93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представление интересов клиента в органах государственной власти, различных организациях, в </w:t>
            </w:r>
            <w:proofErr w:type="spellStart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. в банках и судах (подготовка и направление в различные организации запросов, ходатайств, заявлений в интересах клиента);</w:t>
            </w:r>
          </w:p>
          <w:p w14:paraId="268FFF99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оказание помощи в выборе организации, оказывающей юридические услуги;</w:t>
            </w:r>
          </w:p>
          <w:p w14:paraId="7D4D628D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осуществление взаимодействия с организацией по вопросам оказания юридической помощи;</w:t>
            </w:r>
          </w:p>
          <w:p w14:paraId="1CCAB07D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оказание помощи в подготовке типовых документов в различные инстанции (заявление, согласие, </w:t>
            </w: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соглашение, обращение и т.д.);</w:t>
            </w:r>
          </w:p>
          <w:p w14:paraId="26E1693A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- содействие в получении юридической помощи в </w:t>
            </w:r>
            <w:proofErr w:type="spellStart"/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.: по нормативно-правовым вопросам реабилитации и </w:t>
            </w:r>
            <w:proofErr w:type="spellStart"/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, льгот для инвалидов, реализации ИПРА и др.;</w:t>
            </w:r>
          </w:p>
          <w:p w14:paraId="308EAA4A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- осуществление </w:t>
            </w:r>
            <w:proofErr w:type="gramStart"/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B169A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процессом оказания юридической помощи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27B903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AA04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3418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F51FE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9258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DAD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7880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A30F0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42A19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E241BA" w:rsidRPr="003B169A" w14:paraId="360EC3A8" w14:textId="77777777" w:rsidTr="009B0980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C33D4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D1AB1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Содействие в реализации и защите законных прав и интересов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5C780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 проведение методической, информационной и иной работы по разъяснению прав и обязанностей, порядка защиты прав, установленных законодательством РФ;</w:t>
            </w:r>
          </w:p>
          <w:p w14:paraId="6553531D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- содействие в осуществлении прав, в </w:t>
            </w:r>
            <w:proofErr w:type="spellStart"/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т.ч</w:t>
            </w:r>
            <w:proofErr w:type="spellEnd"/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r w:rsidRPr="003B16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содействие</w:t>
            </w: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16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</w:t>
            </w: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получении юридической помощи в целях </w:t>
            </w:r>
            <w:r w:rsidRPr="003B16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защиты</w:t>
            </w: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16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</w:t>
            </w: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16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3B169A">
              <w:rPr>
                <w:rFonts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законных интересов</w:t>
            </w:r>
            <w:r w:rsidRPr="003B169A">
              <w:rPr>
                <w:rFonts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получателей социальных услуг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A862AA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DF98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3 месяца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E3B1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0D3B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3 месяца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17B3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8052B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3 месяца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B25FA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BC1E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 раз в 3 месяца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98BA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</w:tr>
      <w:tr w:rsidR="00E241BA" w:rsidRPr="003B169A" w14:paraId="31D4CDF6" w14:textId="77777777" w:rsidTr="009B0980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74DCF8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073C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Помощь в оформлении документов, восстановлении утраченных документов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86D6D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оказание помощи в оформлении документов (написание заявлений, запросов, жалоб, заполнение форменных бланков, анкет и проч.);</w:t>
            </w:r>
          </w:p>
          <w:p w14:paraId="7C0AC656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оказание помощи в восстановлении документов, необходимых для обеспечения нормальной жизнедеятельности (медицинского полиса, справки об инвалидности, ИПРА нового образца, паспорта, свидетельства о рождении, документа о прохождении обучения, лечения, дубликата свидетельства о смерти родителей, документы на собственность и проч.), в </w:t>
            </w:r>
            <w:proofErr w:type="spellStart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. осуществление взаимодействия со сторонними организациями по вопросам оформления/восстановления документа, написание и направление в соответствующие инстанции запросов, писем, ходатайств, пакета</w:t>
            </w:r>
            <w:proofErr w:type="gramEnd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подтверждающих документов и/или материалов);</w:t>
            </w:r>
          </w:p>
          <w:p w14:paraId="4467C5FB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ведение переговоров с официальными лицами;</w:t>
            </w:r>
          </w:p>
          <w:p w14:paraId="5C230805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 содействие в осуществлении </w:t>
            </w:r>
            <w:proofErr w:type="gramStart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ходом рассмотрения направленных в соответствующие государственные (муниципальные) органы и организации документов;</w:t>
            </w:r>
          </w:p>
          <w:p w14:paraId="46F79FDA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оказание помощи в получении документов и их доставки на дом, содействие в оплате за восстановление утраченных документов (при необходимости)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BC4796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313B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8459A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B169A">
              <w:rPr>
                <w:rFonts w:cs="Times New Roman"/>
                <w:color w:val="000000"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CA8F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1B0D6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B169A">
              <w:rPr>
                <w:rFonts w:cs="Times New Roman"/>
                <w:color w:val="000000"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AFE6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DE03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B169A">
              <w:rPr>
                <w:rFonts w:cs="Times New Roman"/>
                <w:color w:val="000000"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CF9B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2 раза в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4772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по мере </w:t>
            </w:r>
            <w:proofErr w:type="spellStart"/>
            <w:proofErr w:type="gramStart"/>
            <w:r w:rsidRPr="003B169A">
              <w:rPr>
                <w:rFonts w:cs="Times New Roman"/>
                <w:color w:val="000000"/>
                <w:sz w:val="24"/>
                <w:szCs w:val="24"/>
              </w:rPr>
              <w:t>необхо-димости</w:t>
            </w:r>
            <w:proofErr w:type="spellEnd"/>
            <w:proofErr w:type="gramEnd"/>
          </w:p>
        </w:tc>
      </w:tr>
      <w:tr w:rsidR="00E241BA" w:rsidRPr="003B169A" w14:paraId="3D42412F" w14:textId="77777777" w:rsidTr="009B0980">
        <w:trPr>
          <w:trHeight w:val="2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E1F6C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84FE6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Содействие в получении мер социальной поддержки, в </w:t>
            </w:r>
            <w:proofErr w:type="spellStart"/>
            <w:r w:rsidRPr="003B169A">
              <w:rPr>
                <w:rFonts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B169A">
              <w:rPr>
                <w:rFonts w:cs="Times New Roman"/>
                <w:color w:val="000000"/>
                <w:sz w:val="24"/>
                <w:szCs w:val="24"/>
              </w:rPr>
              <w:t>. льгот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DDFFA" w14:textId="77777777" w:rsidR="00E241BA" w:rsidRPr="003B169A" w:rsidRDefault="00E241BA" w:rsidP="009B0980">
            <w:pPr>
              <w:widowControl w:val="0"/>
              <w:ind w:firstLine="0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оказание помощи в оформлении документов, подготовке писем для получения социальной поддержки (в </w:t>
            </w:r>
            <w:proofErr w:type="spellStart"/>
            <w:r w:rsidRPr="003B169A">
              <w:rPr>
                <w:rFonts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3B169A">
              <w:rPr>
                <w:rFonts w:cs="Times New Roman"/>
                <w:color w:val="000000"/>
                <w:sz w:val="24"/>
                <w:szCs w:val="24"/>
              </w:rPr>
              <w:t>. пенсионного обеспечения) и льгот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6673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28A50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1 раз в </w:t>
            </w:r>
            <w:r w:rsidRPr="003B169A">
              <w:rPr>
                <w:rFonts w:cs="Times New Roman"/>
                <w:color w:val="000000"/>
                <w:sz w:val="24"/>
                <w:szCs w:val="24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0F70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1AAD3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1 раз в </w:t>
            </w:r>
            <w:r w:rsidRPr="003B169A">
              <w:rPr>
                <w:rFonts w:cs="Times New Roman"/>
                <w:color w:val="000000"/>
                <w:sz w:val="24"/>
                <w:szCs w:val="24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32E0D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9AEB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1 раз в </w:t>
            </w:r>
            <w:r w:rsidRPr="003B169A">
              <w:rPr>
                <w:rFonts w:cs="Times New Roman"/>
                <w:color w:val="000000"/>
                <w:sz w:val="24"/>
                <w:szCs w:val="24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5D5F4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DCE67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 xml:space="preserve">1 раз в </w:t>
            </w:r>
            <w:r w:rsidRPr="003B169A">
              <w:rPr>
                <w:rFonts w:cs="Times New Roman"/>
                <w:color w:val="000000"/>
                <w:sz w:val="24"/>
                <w:szCs w:val="24"/>
              </w:rPr>
              <w:br/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1A50" w14:textId="77777777" w:rsidR="00E241BA" w:rsidRPr="003B169A" w:rsidRDefault="00E241BA" w:rsidP="009B0980">
            <w:pPr>
              <w:widowControl w:val="0"/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3B169A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14:paraId="31CB84E9" w14:textId="77777777" w:rsidR="00E241BA" w:rsidRDefault="00E241BA" w:rsidP="00E241BA">
      <w:pPr>
        <w:ind w:firstLine="0"/>
        <w:rPr>
          <w:rFonts w:cs="Times New Roman"/>
          <w:b/>
          <w:color w:val="000000"/>
          <w:sz w:val="24"/>
          <w:szCs w:val="24"/>
          <w:lang w:eastAsia="ru-RU"/>
        </w:rPr>
      </w:pPr>
    </w:p>
    <w:p w14:paraId="67B6BA81" w14:textId="77777777" w:rsidR="00E241BA" w:rsidRDefault="00E241BA" w:rsidP="00E241BA">
      <w:pPr>
        <w:spacing w:after="200" w:line="276" w:lineRule="auto"/>
        <w:ind w:firstLine="0"/>
        <w:rPr>
          <w:rFonts w:cs="Times New Roman"/>
          <w:b/>
          <w:bCs/>
          <w:color w:val="000000"/>
          <w:kern w:val="2"/>
          <w:szCs w:val="24"/>
          <w:lang w:eastAsia="ru-RU"/>
        </w:rPr>
      </w:pPr>
      <w:r>
        <w:rPr>
          <w:color w:val="000000"/>
          <w:szCs w:val="24"/>
        </w:rPr>
        <w:br w:type="page"/>
      </w:r>
    </w:p>
    <w:p w14:paraId="681DDB3A" w14:textId="77777777" w:rsidR="00E241BA" w:rsidRDefault="00E241BA" w:rsidP="00E241BA">
      <w:pPr>
        <w:pStyle w:val="1e"/>
        <w:spacing w:before="0"/>
        <w:ind w:firstLine="0"/>
        <w:jc w:val="left"/>
        <w:rPr>
          <w:color w:val="000000"/>
          <w:sz w:val="28"/>
          <w:szCs w:val="24"/>
        </w:rPr>
      </w:pPr>
      <w:r w:rsidRPr="008D6523">
        <w:rPr>
          <w:color w:val="000000"/>
          <w:sz w:val="28"/>
          <w:szCs w:val="24"/>
        </w:rPr>
        <w:lastRenderedPageBreak/>
        <w:t>7. Услуги в целях повышения коммуникативного потенциала</w:t>
      </w:r>
      <w:bookmarkStart w:id="6" w:name="__RefHeading___Toc152763695_Копия_2"/>
    </w:p>
    <w:p w14:paraId="5C701D48" w14:textId="77777777" w:rsidR="00E241BA" w:rsidRDefault="00E241BA" w:rsidP="00E241BA">
      <w:pPr>
        <w:pStyle w:val="1e"/>
        <w:spacing w:before="0"/>
        <w:ind w:firstLine="0"/>
        <w:jc w:val="left"/>
        <w:rPr>
          <w:color w:val="000000"/>
          <w:sz w:val="28"/>
          <w:szCs w:val="24"/>
        </w:rPr>
      </w:pPr>
    </w:p>
    <w:p w14:paraId="54202B7F" w14:textId="77777777" w:rsidR="00E241BA" w:rsidRPr="008D6523" w:rsidRDefault="00E241BA" w:rsidP="00E241BA">
      <w:pPr>
        <w:rPr>
          <w:rFonts w:cs="Times New Roman"/>
          <w:bCs/>
          <w:color w:val="000000"/>
          <w:szCs w:val="24"/>
        </w:rPr>
      </w:pPr>
      <w:r w:rsidRPr="008D6523">
        <w:rPr>
          <w:rFonts w:cs="Times New Roman"/>
          <w:color w:val="000000"/>
          <w:szCs w:val="24"/>
          <w:lang w:eastAsia="ru-RU"/>
        </w:rPr>
        <w:t xml:space="preserve">7.1. </w:t>
      </w:r>
      <w:r w:rsidRPr="008D6523">
        <w:rPr>
          <w:rFonts w:cs="Times New Roman"/>
          <w:bCs/>
          <w:color w:val="000000"/>
          <w:szCs w:val="24"/>
        </w:rPr>
        <w:t>Штатные нормативы</w:t>
      </w:r>
    </w:p>
    <w:tbl>
      <w:tblPr>
        <w:tblW w:w="4974" w:type="pct"/>
        <w:tblLook w:val="04A0" w:firstRow="1" w:lastRow="0" w:firstColumn="1" w:lastColumn="0" w:noHBand="0" w:noVBand="1"/>
      </w:tblPr>
      <w:tblGrid>
        <w:gridCol w:w="7393"/>
        <w:gridCol w:w="7316"/>
      </w:tblGrid>
      <w:tr w:rsidR="00E241BA" w14:paraId="662C1099" w14:textId="77777777" w:rsidTr="009B0980">
        <w:tc>
          <w:tcPr>
            <w:tcW w:w="2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186E4" w14:textId="77777777" w:rsidR="00E241BA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Обязательные специалисты</w:t>
            </w:r>
          </w:p>
        </w:tc>
        <w:tc>
          <w:tcPr>
            <w:tcW w:w="2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0DE47" w14:textId="77777777" w:rsidR="00E241BA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Рекомендуемые специалисты</w:t>
            </w:r>
          </w:p>
        </w:tc>
      </w:tr>
      <w:tr w:rsidR="00E241BA" w14:paraId="01AEEA44" w14:textId="77777777" w:rsidTr="009B0980">
        <w:tc>
          <w:tcPr>
            <w:tcW w:w="2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B05F" w14:textId="77777777" w:rsidR="00E241BA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Специалист по социальной работе / Социальный работник</w:t>
            </w:r>
          </w:p>
        </w:tc>
        <w:tc>
          <w:tcPr>
            <w:tcW w:w="24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10D6" w14:textId="77777777" w:rsidR="00E241BA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Социальный педагог</w:t>
            </w:r>
          </w:p>
        </w:tc>
      </w:tr>
    </w:tbl>
    <w:p w14:paraId="2E5DE462" w14:textId="77777777" w:rsidR="00E241BA" w:rsidRDefault="00E241BA" w:rsidP="00E241BA">
      <w:pPr>
        <w:rPr>
          <w:rFonts w:cs="Times New Roman"/>
          <w:color w:val="000000"/>
          <w:sz w:val="24"/>
          <w:szCs w:val="24"/>
        </w:rPr>
      </w:pPr>
    </w:p>
    <w:p w14:paraId="630F477D" w14:textId="77777777" w:rsidR="00E241BA" w:rsidRPr="008D6523" w:rsidRDefault="00E241BA" w:rsidP="00E241BA">
      <w:pPr>
        <w:rPr>
          <w:rFonts w:cs="Times New Roman"/>
          <w:bCs/>
          <w:color w:val="000000"/>
          <w:szCs w:val="24"/>
        </w:rPr>
      </w:pPr>
      <w:r w:rsidRPr="008D6523">
        <w:rPr>
          <w:rFonts w:cs="Times New Roman"/>
          <w:color w:val="000000"/>
          <w:szCs w:val="24"/>
          <w:lang w:eastAsia="ru-RU"/>
        </w:rPr>
        <w:t xml:space="preserve">7.2. </w:t>
      </w:r>
      <w:r w:rsidRPr="008D6523">
        <w:rPr>
          <w:rFonts w:cs="Times New Roman"/>
          <w:bCs/>
          <w:color w:val="000000"/>
          <w:szCs w:val="24"/>
        </w:rPr>
        <w:t>Содержание, время, кратность и форма реализации услуг в целях повышения коммуникативного потенциала</w:t>
      </w:r>
    </w:p>
    <w:tbl>
      <w:tblPr>
        <w:tblW w:w="1460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3"/>
        <w:gridCol w:w="5669"/>
        <w:gridCol w:w="709"/>
        <w:gridCol w:w="709"/>
        <w:gridCol w:w="709"/>
        <w:gridCol w:w="709"/>
        <w:gridCol w:w="709"/>
        <w:gridCol w:w="708"/>
        <w:gridCol w:w="711"/>
        <w:gridCol w:w="708"/>
        <w:gridCol w:w="709"/>
      </w:tblGrid>
      <w:tr w:rsidR="00E241BA" w:rsidRPr="00BF5F0B" w14:paraId="7E4E3D1E" w14:textId="77777777" w:rsidTr="009B0980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6669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№</w:t>
            </w:r>
          </w:p>
          <w:p w14:paraId="2E0B9DEE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proofErr w:type="gramStart"/>
            <w:r w:rsidRPr="00BF5F0B">
              <w:rPr>
                <w:rFonts w:cs="Times New Roman"/>
                <w:bCs/>
                <w:sz w:val="24"/>
              </w:rPr>
              <w:t>п</w:t>
            </w:r>
            <w:proofErr w:type="gramEnd"/>
            <w:r w:rsidRPr="00BF5F0B">
              <w:rPr>
                <w:rFonts w:cs="Times New Roman"/>
                <w:bCs/>
                <w:sz w:val="24"/>
              </w:rPr>
              <w:t>/п</w:t>
            </w:r>
          </w:p>
        </w:tc>
        <w:tc>
          <w:tcPr>
            <w:tcW w:w="1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687D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pacing w:val="-4"/>
                <w:sz w:val="24"/>
              </w:rPr>
              <w:t>Наименование</w:t>
            </w:r>
            <w:r w:rsidRPr="00BF5F0B">
              <w:rPr>
                <w:rFonts w:cs="Times New Roman"/>
                <w:bCs/>
                <w:sz w:val="24"/>
              </w:rPr>
              <w:t xml:space="preserve"> услуги</w:t>
            </w:r>
          </w:p>
        </w:tc>
        <w:tc>
          <w:tcPr>
            <w:tcW w:w="56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5BE17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>
              <w:rPr>
                <w:rFonts w:cs="Times New Roman"/>
                <w:bCs/>
                <w:sz w:val="24"/>
              </w:rPr>
              <w:t>М</w:t>
            </w:r>
            <w:r w:rsidRPr="00BF5F0B">
              <w:rPr>
                <w:rFonts w:cs="Times New Roman"/>
                <w:bCs/>
                <w:sz w:val="24"/>
              </w:rPr>
              <w:t>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4DA2550" w14:textId="77777777" w:rsidR="00E241BA" w:rsidRPr="00BF5F0B" w:rsidRDefault="00E241BA" w:rsidP="009B0980">
            <w:pPr>
              <w:ind w:left="113" w:right="113"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8"/>
                <w:sz w:val="24"/>
              </w:rPr>
              <w:t xml:space="preserve">Длительность за 1 </w:t>
            </w:r>
            <w:r w:rsidRPr="00BF5F0B">
              <w:rPr>
                <w:rFonts w:cs="Times New Roman"/>
                <w:bCs/>
                <w:spacing w:val="-10"/>
                <w:sz w:val="24"/>
              </w:rPr>
              <w:t>посещение,</w:t>
            </w:r>
            <w:r w:rsidRPr="00BF5F0B">
              <w:rPr>
                <w:rFonts w:cs="Times New Roman"/>
                <w:bCs/>
                <w:spacing w:val="-6"/>
                <w:sz w:val="24"/>
              </w:rPr>
              <w:t xml:space="preserve"> мин.</w:t>
            </w:r>
          </w:p>
        </w:tc>
        <w:tc>
          <w:tcPr>
            <w:tcW w:w="56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6474D" w14:textId="77777777" w:rsidR="00E241BA" w:rsidRDefault="00E241BA" w:rsidP="009B0980">
            <w:pPr>
              <w:ind w:firstLine="0"/>
              <w:jc w:val="center"/>
              <w:rPr>
                <w:rFonts w:cs="Times New Roman"/>
                <w:bCs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Кратность услуг в зависимости от нарушений автономии лица, </w:t>
            </w:r>
          </w:p>
          <w:p w14:paraId="3A7A3BA0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 xml:space="preserve">в </w:t>
            </w:r>
            <w:proofErr w:type="spellStart"/>
            <w:r w:rsidRPr="00BF5F0B">
              <w:rPr>
                <w:rFonts w:cs="Times New Roman"/>
                <w:bCs/>
                <w:sz w:val="24"/>
              </w:rPr>
              <w:t>т.ч</w:t>
            </w:r>
            <w:proofErr w:type="spellEnd"/>
            <w:r w:rsidRPr="00BF5F0B">
              <w:rPr>
                <w:rFonts w:cs="Times New Roman"/>
                <w:bCs/>
                <w:sz w:val="24"/>
              </w:rPr>
              <w:t>. (в год)</w:t>
            </w:r>
          </w:p>
        </w:tc>
      </w:tr>
      <w:tr w:rsidR="00E241BA" w:rsidRPr="00BF5F0B" w14:paraId="7D0F51E6" w14:textId="77777777" w:rsidTr="009B0980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B997E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C3855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A129C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BCB8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B4B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незначительные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D8A1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умеренные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7D52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выраженные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D425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z w:val="24"/>
              </w:rPr>
            </w:pPr>
            <w:r w:rsidRPr="00BF5F0B">
              <w:rPr>
                <w:rFonts w:cs="Times New Roman"/>
                <w:bCs/>
                <w:sz w:val="24"/>
              </w:rPr>
              <w:t>значительно выраженные</w:t>
            </w:r>
          </w:p>
        </w:tc>
      </w:tr>
      <w:tr w:rsidR="00E241BA" w:rsidRPr="00BF5F0B" w14:paraId="2C653066" w14:textId="77777777" w:rsidTr="009B0980">
        <w:trPr>
          <w:cantSplit/>
          <w:trHeight w:val="20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E92D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1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F50AA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56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68A7B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B9349" w14:textId="77777777" w:rsidR="00E241BA" w:rsidRPr="00BF5F0B" w:rsidRDefault="00E241BA" w:rsidP="009B0980">
            <w:pPr>
              <w:snapToGrid w:val="0"/>
              <w:ind w:firstLine="0"/>
              <w:jc w:val="center"/>
              <w:rPr>
                <w:rFonts w:cs="Times New Roman"/>
                <w:bCs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6DE221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2CE0279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441D86A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3D18290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2EAFF8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C59E643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4FE37AB8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периодичность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64E7D1B6" w14:textId="77777777" w:rsidR="00E241BA" w:rsidRPr="00BF5F0B" w:rsidRDefault="00E241BA" w:rsidP="009B0980">
            <w:pPr>
              <w:ind w:firstLine="0"/>
              <w:jc w:val="center"/>
              <w:rPr>
                <w:rFonts w:cs="Times New Roman"/>
                <w:spacing w:val="-6"/>
                <w:sz w:val="24"/>
              </w:rPr>
            </w:pPr>
            <w:r w:rsidRPr="00BF5F0B">
              <w:rPr>
                <w:rFonts w:cs="Times New Roman"/>
                <w:bCs/>
                <w:spacing w:val="-6"/>
                <w:sz w:val="24"/>
              </w:rPr>
              <w:t>кол-во услуг за год</w:t>
            </w:r>
          </w:p>
        </w:tc>
      </w:tr>
    </w:tbl>
    <w:p w14:paraId="40FE8781" w14:textId="77777777" w:rsidR="00E241BA" w:rsidRPr="000E095C" w:rsidRDefault="00E241BA" w:rsidP="00E241BA">
      <w:pPr>
        <w:rPr>
          <w:sz w:val="2"/>
          <w:szCs w:val="2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1985"/>
        <w:gridCol w:w="5670"/>
        <w:gridCol w:w="709"/>
        <w:gridCol w:w="709"/>
        <w:gridCol w:w="709"/>
        <w:gridCol w:w="709"/>
        <w:gridCol w:w="709"/>
        <w:gridCol w:w="709"/>
        <w:gridCol w:w="709"/>
        <w:gridCol w:w="709"/>
        <w:gridCol w:w="709"/>
      </w:tblGrid>
      <w:tr w:rsidR="00E241BA" w:rsidRPr="00024C1D" w14:paraId="7B9B349C" w14:textId="77777777" w:rsidTr="009B0980">
        <w:trPr>
          <w:trHeight w:val="20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14084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144B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635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75E6F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CF1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CA969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BF031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79D8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1187B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4E55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E754D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bCs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6BDC7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BF5F0B">
              <w:rPr>
                <w:rFonts w:cs="Times New Roman"/>
                <w:bCs/>
                <w:sz w:val="24"/>
                <w:szCs w:val="24"/>
              </w:rPr>
              <w:t>12</w:t>
            </w:r>
          </w:p>
        </w:tc>
      </w:tr>
      <w:tr w:rsidR="00E241BA" w:rsidRPr="00024C1D" w14:paraId="7EEA6132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E4328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2FA05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Помощь в социально-средовой ориентации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E7D43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помощь в составлении маршрута передвижения, знакомство с особенностями передвижения</w:t>
            </w: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31F85F50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обучение ориентировке и передвижению на объектах социальной, инженерной, транспортной, информационной и др. инфраструктур;</w:t>
            </w:r>
          </w:p>
          <w:p w14:paraId="206D5017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обучение пользованию общественным транспортом</w:t>
            </w: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1CA63589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 xml:space="preserve">- обучение социальному взаимодействию и содействие социальному взаимодействию в различных ситуациях нахождения инвалида на объектах городской среды (транспортной, культурной и т.д.), в том числе навыкам оценки безопасности </w:t>
            </w:r>
            <w:r w:rsidRPr="00024C1D">
              <w:rPr>
                <w:rFonts w:cs="Times New Roman"/>
                <w:color w:val="000000"/>
                <w:sz w:val="24"/>
                <w:szCs w:val="24"/>
              </w:rPr>
              <w:lastRenderedPageBreak/>
              <w:t>ситуации, умению обращаться за помощью в рамках средового взаимодействия с социумом, включая использование средств альтернативной и дополнительной коммуникации</w:t>
            </w: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F607E92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обучение умению пользоваться государственными услугами, включая услуги медицинских учреждений;</w:t>
            </w:r>
          </w:p>
          <w:p w14:paraId="23E46A8D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формирование навыков персональной безопасности в условиях городской среды (например, при пользовании авт</w:t>
            </w:r>
            <w:proofErr w:type="gramStart"/>
            <w:r w:rsidRPr="00024C1D">
              <w:rPr>
                <w:rFonts w:cs="Times New Roman"/>
                <w:color w:val="000000"/>
                <w:sz w:val="24"/>
                <w:szCs w:val="24"/>
              </w:rPr>
              <w:t>о-</w:t>
            </w:r>
            <w:proofErr w:type="gramEnd"/>
            <w:r w:rsidRPr="00024C1D">
              <w:rPr>
                <w:rFonts w:cs="Times New Roman"/>
                <w:color w:val="000000"/>
                <w:sz w:val="24"/>
                <w:szCs w:val="24"/>
              </w:rPr>
              <w:t xml:space="preserve"> и железнодорожными переходами, нахождении рядом со строительными площадками) и т.д.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86FF4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B971D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2B91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1596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09F4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AA00F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B4DAB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F7A6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AC3C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E241BA" w:rsidRPr="00024C1D" w14:paraId="7E33C323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FC590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AC54F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Обучение инвалидов пользованию средствами ухода и техническими средствами реабилитации, связи, АДК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030AD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обучение </w:t>
            </w:r>
            <w:r w:rsidRPr="00024C1D">
              <w:rPr>
                <w:rFonts w:cs="Times New Roman"/>
                <w:color w:val="000000"/>
                <w:spacing w:val="-5"/>
                <w:sz w:val="24"/>
                <w:szCs w:val="24"/>
                <w:lang w:eastAsia="ru-RU"/>
              </w:rPr>
              <w:t xml:space="preserve">проживающего в доступной для него форме пользованию специальными средствами и приспособлениями </w:t>
            </w: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в соответствии с их назначением и инструкциями по использованию, в том числе средствами альтернативной и дополнительной коммуникации;</w:t>
            </w:r>
            <w:proofErr w:type="gramEnd"/>
          </w:p>
          <w:p w14:paraId="28F86568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обучение пользованию компьютером, в том числе электронными ресурсами (государственными порталами «</w:t>
            </w:r>
            <w:proofErr w:type="spell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Госуслуги</w:t>
            </w:r>
            <w:proofErr w:type="spellEnd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», «</w:t>
            </w:r>
            <w:proofErr w:type="spell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Росреестр</w:t>
            </w:r>
            <w:proofErr w:type="spellEnd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», электронной медицинской картой и др.) мобильным телефоном, смартфоном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C570F16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2EAA3B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E96C24C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8A8C74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DF10D29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392C419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 раза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079C3A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156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A52DB70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7B963B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024C1D" w14:paraId="6827EDED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21D7D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FCFA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Обучение навыкам (поддержание навыков) поведения в быту и общественных местах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0858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- обучение/поддержание навыков, необходимых для самообслуживания и успешной интеграции в общество в </w:t>
            </w:r>
            <w:proofErr w:type="spell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.: соблюдения личной гигиены, одевания и раздевания, опрятности и поддержания порядка в быту, умение пользоваться бытовыми приборами, знание функционального предназначения жилых помещений и др.;</w:t>
            </w:r>
          </w:p>
          <w:p w14:paraId="0733E5D3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обучение навыкам персональной сохранности в быту:</w:t>
            </w:r>
          </w:p>
          <w:p w14:paraId="6D047890" w14:textId="77777777" w:rsidR="00E241BA" w:rsidRPr="00024C1D" w:rsidRDefault="00E241BA" w:rsidP="009B0980">
            <w:pPr>
              <w:pStyle w:val="a6"/>
              <w:ind w:left="0"/>
              <w:contextualSpacing w:val="0"/>
              <w:rPr>
                <w:sz w:val="24"/>
                <w:szCs w:val="24"/>
              </w:rPr>
            </w:pPr>
            <w:r w:rsidRPr="00024C1D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lastRenderedPageBreak/>
              <w:t>при пользовании бытовыми приборами, водоснабжением, электричеством и т.д.);</w:t>
            </w:r>
          </w:p>
          <w:p w14:paraId="5F920CE5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навыки пользования домофоном, телефоном, освоение алгоритма действия в экстренных ситуациях дома – пожар, взлом, утечка газа и др.;</w:t>
            </w:r>
          </w:p>
          <w:p w14:paraId="01058C48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обучение осознанию своих телесных границ в целях безопасности при взаимодействии с людьми, а также осознанию телесных границ других людей;</w:t>
            </w:r>
          </w:p>
          <w:p w14:paraId="4CE34686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- формирование навыка дифференциации «</w:t>
            </w:r>
            <w:proofErr w:type="gramStart"/>
            <w:r w:rsidRPr="00024C1D">
              <w:rPr>
                <w:rFonts w:cs="Times New Roman"/>
                <w:color w:val="000000"/>
                <w:sz w:val="24"/>
                <w:szCs w:val="24"/>
              </w:rPr>
              <w:t>свой-чужой</w:t>
            </w:r>
            <w:proofErr w:type="gramEnd"/>
            <w:r w:rsidRPr="00024C1D">
              <w:rPr>
                <w:rFonts w:cs="Times New Roman"/>
                <w:color w:val="000000"/>
                <w:sz w:val="24"/>
                <w:szCs w:val="24"/>
              </w:rPr>
              <w:t>»;</w:t>
            </w:r>
          </w:p>
          <w:p w14:paraId="46156E81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обучение навыкам сотрудничества и установление руководящего контроля;</w:t>
            </w:r>
          </w:p>
          <w:p w14:paraId="3F3D186A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коррекция агрессивного (</w:t>
            </w:r>
            <w:proofErr w:type="spell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аутоагрессивного</w:t>
            </w:r>
            <w:proofErr w:type="spellEnd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) и деструктивного поведения, включая обучение методам </w:t>
            </w:r>
            <w:proofErr w:type="spell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самокоррекции</w:t>
            </w:r>
            <w:proofErr w:type="spellEnd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14:paraId="25DE7446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формирование (восстановление) социальных навыков</w:t>
            </w:r>
          </w:p>
          <w:p w14:paraId="621F6C22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развитие потребности и умения соблюдать правила безопасности дома, в том числе оценивать безопасность ситуации, обращаться за помощью в случае опасности;</w:t>
            </w:r>
          </w:p>
          <w:p w14:paraId="6A8431DC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развитие правовой просвещенности, в том числе в отношении заключения сделок, исполнения обязанностей по ним, ответственности за причинение вреда другим лицам, защиты своих прав и законных интересов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C79B92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lastRenderedPageBreak/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4C042F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ED6C4A5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042B487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A145691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1949C30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DCAECC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CE9DA5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26A6EC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024C1D" w14:paraId="69AB92EB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F9B0D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C2886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Помощь в планировании бытовой и социальной деятельности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B7E9C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содействие в организации своей</w:t>
            </w:r>
            <w:r w:rsidRPr="00024C1D">
              <w:rPr>
                <w:rFonts w:cs="Times New Roman"/>
                <w:color w:val="C00000"/>
                <w:sz w:val="24"/>
                <w:szCs w:val="24"/>
              </w:rPr>
              <w:t xml:space="preserve"> </w:t>
            </w:r>
            <w:r w:rsidRPr="00024C1D">
              <w:rPr>
                <w:rFonts w:cs="Times New Roman"/>
                <w:color w:val="000000"/>
                <w:sz w:val="24"/>
                <w:szCs w:val="24"/>
              </w:rPr>
              <w:t>деятельности (планирование деятельности, соблюдение порядка и требований к качеству выполняемых домашних дел, ориентация во времени)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2F51005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E74787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53F4A18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80A702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37C9407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D47BBE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400E50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615E783C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0376F0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024C1D" w14:paraId="4318F6D2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3BB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4E8D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Помощь в коммуникации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233FD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- выявление значимых для инвалида проблем социально-психологического содержания в области межличностных взаимоотношений, общения, поведения в группе и др. и оказание психологической помощи в решении выявленных социально-психологических проблем, в восстановлении адекватных социальных отношений и в формировании позитивной установки;</w:t>
            </w:r>
          </w:p>
          <w:p w14:paraId="7C1156A9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 xml:space="preserve">- </w:t>
            </w: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помощь во вступление во взаимодействие (в общение), в донесении необходимой информации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0368502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699820F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4A1F353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2A4A636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неделю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02D4B5D3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35500ABD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AB8B925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7BA3B208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день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</w:tcPr>
          <w:p w14:paraId="51F1C4D5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365</w:t>
            </w:r>
          </w:p>
        </w:tc>
      </w:tr>
      <w:tr w:rsidR="00E241BA" w:rsidRPr="00024C1D" w14:paraId="2A9291E1" w14:textId="77777777" w:rsidTr="009B0980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1AF28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95558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Консультирование получателя социальных услуг и (или) его ближай</w:t>
            </w:r>
            <w:r w:rsidRPr="00024C1D">
              <w:rPr>
                <w:rFonts w:cs="Times New Roman"/>
                <w:color w:val="000000"/>
                <w:spacing w:val="-6"/>
                <w:sz w:val="24"/>
                <w:szCs w:val="24"/>
                <w:lang w:eastAsia="ru-RU"/>
              </w:rPr>
              <w:t>шего окружения</w:t>
            </w: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по вопросам социальной реабилитации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BD335" w14:textId="77777777" w:rsidR="00E241BA" w:rsidRPr="00024C1D" w:rsidRDefault="00E241BA" w:rsidP="009B098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информирование инвалида и его ближайшего окружения о различных вариантах получения общего и профессионального образования, о ТСР и </w:t>
            </w:r>
            <w:proofErr w:type="spellStart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>ассистивных</w:t>
            </w:r>
            <w:proofErr w:type="spellEnd"/>
            <w:r w:rsidRPr="00024C1D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технологиях, социальной занятости, сопровождаемой трудовой деятельности и др.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2619C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770D7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0D9C6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F4976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071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B5CE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8A9C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564A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bCs/>
                <w:color w:val="000000"/>
                <w:sz w:val="24"/>
                <w:szCs w:val="24"/>
              </w:rPr>
              <w:t>1 раз в месяц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B4A00" w14:textId="77777777" w:rsidR="00E241BA" w:rsidRPr="00024C1D" w:rsidRDefault="00E241BA" w:rsidP="009B0980">
            <w:pPr>
              <w:ind w:firstLine="0"/>
              <w:jc w:val="center"/>
              <w:rPr>
                <w:rFonts w:cs="Times New Roman"/>
                <w:sz w:val="24"/>
                <w:szCs w:val="24"/>
              </w:rPr>
            </w:pPr>
            <w:r w:rsidRPr="00024C1D">
              <w:rPr>
                <w:rFonts w:cs="Times New Roman"/>
                <w:color w:val="000000"/>
                <w:sz w:val="24"/>
                <w:szCs w:val="24"/>
              </w:rPr>
              <w:t>12</w:t>
            </w:r>
          </w:p>
        </w:tc>
      </w:tr>
      <w:bookmarkEnd w:id="4"/>
      <w:bookmarkEnd w:id="5"/>
      <w:bookmarkEnd w:id="6"/>
    </w:tbl>
    <w:p w14:paraId="45CD6736" w14:textId="77777777" w:rsidR="00E241BA" w:rsidRPr="00967993" w:rsidRDefault="00E241BA" w:rsidP="00E241BA">
      <w:pPr>
        <w:rPr>
          <w:rFonts w:cs="Times New Roman"/>
          <w:kern w:val="2"/>
          <w:sz w:val="4"/>
          <w:szCs w:val="4"/>
          <w:lang w:eastAsia="zh-CN" w:bidi="hi-IN"/>
        </w:rPr>
      </w:pPr>
    </w:p>
    <w:sectPr w:rsidR="00E241BA" w:rsidRPr="00967993" w:rsidSect="00155DAA">
      <w:headerReference w:type="first" r:id="rId17"/>
      <w:pgSz w:w="16838" w:h="11906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13D2A5" w14:textId="77777777" w:rsidR="00DF2C18" w:rsidRDefault="00DF2C18">
      <w:r>
        <w:separator/>
      </w:r>
    </w:p>
  </w:endnote>
  <w:endnote w:type="continuationSeparator" w:id="0">
    <w:p w14:paraId="6164A37A" w14:textId="77777777" w:rsidR="00DF2C18" w:rsidRDefault="00DF2C18">
      <w:r>
        <w:continuationSeparator/>
      </w:r>
    </w:p>
  </w:endnote>
  <w:endnote w:type="continuationNotice" w:id="1">
    <w:p w14:paraId="772DBB87" w14:textId="77777777" w:rsidR="00DF2C18" w:rsidRDefault="00DF2C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0">
    <w:charset w:val="01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EBF99" w14:textId="77777777" w:rsidR="00DF2C18" w:rsidRDefault="00DF2C18">
      <w:r>
        <w:separator/>
      </w:r>
    </w:p>
  </w:footnote>
  <w:footnote w:type="continuationSeparator" w:id="0">
    <w:p w14:paraId="66D6EBD4" w14:textId="77777777" w:rsidR="00DF2C18" w:rsidRDefault="00DF2C18">
      <w:r>
        <w:continuationSeparator/>
      </w:r>
    </w:p>
  </w:footnote>
  <w:footnote w:type="continuationNotice" w:id="1">
    <w:p w14:paraId="5B64B197" w14:textId="77777777" w:rsidR="00DF2C18" w:rsidRDefault="00DF2C1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624330"/>
      <w:docPartObj>
        <w:docPartGallery w:val="Page Numbers (Top of Page)"/>
        <w:docPartUnique/>
      </w:docPartObj>
    </w:sdtPr>
    <w:sdtContent>
      <w:p w14:paraId="2B6056F4" w14:textId="2A4C4438" w:rsidR="00A30E9B" w:rsidRDefault="00A30E9B" w:rsidP="0016470E">
        <w:pPr>
          <w:pStyle w:val="a9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6D0AF0A1" w14:textId="77777777" w:rsidR="00A30E9B" w:rsidRDefault="00A30E9B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6257473"/>
      <w:docPartObj>
        <w:docPartGallery w:val="Page Numbers (Top of Page)"/>
        <w:docPartUnique/>
      </w:docPartObj>
    </w:sdtPr>
    <w:sdtContent>
      <w:p w14:paraId="287703A1" w14:textId="77777777" w:rsidR="00A30E9B" w:rsidRDefault="00A30E9B" w:rsidP="0016470E">
        <w:pPr>
          <w:pStyle w:val="a9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41BA">
          <w:rPr>
            <w:noProof/>
          </w:rPr>
          <w:t>3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6A3E9A" w14:textId="77777777" w:rsidR="00A30E9B" w:rsidRDefault="00A30E9B">
    <w:pPr>
      <w:pStyle w:val="a9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44541039"/>
      <w:docPartObj>
        <w:docPartGallery w:val="Page Numbers (Top of Page)"/>
        <w:docPartUnique/>
      </w:docPartObj>
    </w:sdtPr>
    <w:sdtContent>
      <w:p w14:paraId="00070D94" w14:textId="77777777" w:rsidR="00E241BA" w:rsidRDefault="00E241BA" w:rsidP="0016470E">
        <w:pPr>
          <w:pStyle w:val="a9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2A0B">
          <w:rPr>
            <w:noProof/>
          </w:rPr>
          <w:t>30</w:t>
        </w:r>
        <w:r>
          <w:fldChar w:fldCharType="end"/>
        </w:r>
      </w:p>
    </w:sdtContent>
  </w:sdt>
  <w:p w14:paraId="29A0A2B6" w14:textId="77777777" w:rsidR="00E241BA" w:rsidRDefault="00E241BA">
    <w:pPr>
      <w:pStyle w:val="a9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2438D7" w14:textId="77777777" w:rsidR="00E241BA" w:rsidRDefault="00E241BA">
    <w:pPr>
      <w:pStyle w:val="a9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B27676" w14:textId="77777777" w:rsidR="00A30E9B" w:rsidRDefault="00A30E9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4ECB"/>
    <w:multiLevelType w:val="multilevel"/>
    <w:tmpl w:val="FBEAED4E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">
    <w:nsid w:val="18D43C3E"/>
    <w:multiLevelType w:val="multilevel"/>
    <w:tmpl w:val="CAEEB2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9405804"/>
    <w:multiLevelType w:val="multilevel"/>
    <w:tmpl w:val="AEFC6A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669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3">
    <w:nsid w:val="24B55B52"/>
    <w:multiLevelType w:val="multilevel"/>
    <w:tmpl w:val="233C15CA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4">
    <w:nsid w:val="2A083986"/>
    <w:multiLevelType w:val="multilevel"/>
    <w:tmpl w:val="1E483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4"/>
        <w:szCs w:val="24"/>
      </w:rPr>
    </w:lvl>
  </w:abstractNum>
  <w:abstractNum w:abstractNumId="5">
    <w:nsid w:val="2A7E66EE"/>
    <w:multiLevelType w:val="multilevel"/>
    <w:tmpl w:val="045A2E0C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30375C05"/>
    <w:multiLevelType w:val="multilevel"/>
    <w:tmpl w:val="DC8802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C066129"/>
    <w:multiLevelType w:val="multilevel"/>
    <w:tmpl w:val="373662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41341750"/>
    <w:multiLevelType w:val="multilevel"/>
    <w:tmpl w:val="151C2F10"/>
    <w:lvl w:ilvl="0">
      <w:start w:val="1"/>
      <w:numFmt w:val="bullet"/>
      <w:lvlText w:val="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0" w:hAnsi="0" w:cs="0" w:hint="default"/>
      </w:rPr>
    </w:lvl>
  </w:abstractNum>
  <w:abstractNum w:abstractNumId="9">
    <w:nsid w:val="4BD0429C"/>
    <w:multiLevelType w:val="multilevel"/>
    <w:tmpl w:val="452AA994"/>
    <w:lvl w:ilvl="0">
      <w:start w:val="1"/>
      <w:numFmt w:val="bullet"/>
      <w:lvlText w:val=""/>
      <w:lvlJc w:val="left"/>
      <w:pPr>
        <w:tabs>
          <w:tab w:val="num" w:pos="0"/>
        </w:tabs>
        <w:ind w:left="1212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0" w:hAnsi="0" w:cs="0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0" w:hAnsi="0" w:cs="0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0" w:hAnsi="0" w:cs="0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0" w:hAnsi="0" w:cs="0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0" w:hAnsi="0" w:cs="0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0" w:hAnsi="0" w:cs="0" w:hint="default"/>
      </w:rPr>
    </w:lvl>
  </w:abstractNum>
  <w:abstractNum w:abstractNumId="10">
    <w:nsid w:val="54D237DD"/>
    <w:multiLevelType w:val="multilevel"/>
    <w:tmpl w:val="B1ACB9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>
    <w:nsid w:val="56500780"/>
    <w:multiLevelType w:val="multilevel"/>
    <w:tmpl w:val="D596962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2">
    <w:nsid w:val="64450580"/>
    <w:multiLevelType w:val="multilevel"/>
    <w:tmpl w:val="820473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nsid w:val="6A3B2A48"/>
    <w:multiLevelType w:val="multilevel"/>
    <w:tmpl w:val="A5AA09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607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4">
    <w:nsid w:val="6B9619B7"/>
    <w:multiLevelType w:val="multilevel"/>
    <w:tmpl w:val="62EED88C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5">
    <w:nsid w:val="6C4853FD"/>
    <w:multiLevelType w:val="multilevel"/>
    <w:tmpl w:val="946464D2"/>
    <w:lvl w:ilvl="0">
      <w:start w:val="1"/>
      <w:numFmt w:val="bullet"/>
      <w:lvlText w:val="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6">
    <w:nsid w:val="6E2E2717"/>
    <w:multiLevelType w:val="multilevel"/>
    <w:tmpl w:val="8E305A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6E6A25CC"/>
    <w:multiLevelType w:val="multilevel"/>
    <w:tmpl w:val="842AD30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71EA73DD"/>
    <w:multiLevelType w:val="multilevel"/>
    <w:tmpl w:val="5AE0C26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769B58E7"/>
    <w:multiLevelType w:val="multilevel"/>
    <w:tmpl w:val="CBB8D03E"/>
    <w:lvl w:ilvl="0">
      <w:start w:val="1"/>
      <w:numFmt w:val="decimal"/>
      <w:lvlText w:val="%1)"/>
      <w:lvlJc w:val="left"/>
      <w:pPr>
        <w:tabs>
          <w:tab w:val="num" w:pos="0"/>
        </w:tabs>
        <w:ind w:left="85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7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9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1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3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5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7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9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10" w:hanging="180"/>
      </w:pPr>
    </w:lvl>
  </w:abstractNum>
  <w:abstractNum w:abstractNumId="20">
    <w:nsid w:val="78D83D97"/>
    <w:multiLevelType w:val="multilevel"/>
    <w:tmpl w:val="289C5C42"/>
    <w:lvl w:ilvl="0">
      <w:start w:val="8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7E0E2F74"/>
    <w:multiLevelType w:val="hybridMultilevel"/>
    <w:tmpl w:val="95EE2F5E"/>
    <w:lvl w:ilvl="0" w:tplc="A8789626">
      <w:start w:val="1"/>
      <w:numFmt w:val="decimal"/>
      <w:lvlText w:val="%1."/>
      <w:lvlJc w:val="left"/>
      <w:pPr>
        <w:ind w:left="1759" w:hanging="105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12"/>
  </w:num>
  <w:num w:numId="5">
    <w:abstractNumId w:val="20"/>
  </w:num>
  <w:num w:numId="6">
    <w:abstractNumId w:val="11"/>
  </w:num>
  <w:num w:numId="7">
    <w:abstractNumId w:val="14"/>
  </w:num>
  <w:num w:numId="8">
    <w:abstractNumId w:val="19"/>
  </w:num>
  <w:num w:numId="9">
    <w:abstractNumId w:val="9"/>
  </w:num>
  <w:num w:numId="10">
    <w:abstractNumId w:val="0"/>
  </w:num>
  <w:num w:numId="11">
    <w:abstractNumId w:val="8"/>
  </w:num>
  <w:num w:numId="12">
    <w:abstractNumId w:val="18"/>
  </w:num>
  <w:num w:numId="13">
    <w:abstractNumId w:val="17"/>
  </w:num>
  <w:num w:numId="14">
    <w:abstractNumId w:val="10"/>
  </w:num>
  <w:num w:numId="15">
    <w:abstractNumId w:val="1"/>
  </w:num>
  <w:num w:numId="16">
    <w:abstractNumId w:val="7"/>
  </w:num>
  <w:num w:numId="17">
    <w:abstractNumId w:val="2"/>
  </w:num>
  <w:num w:numId="18">
    <w:abstractNumId w:val="13"/>
  </w:num>
  <w:num w:numId="19">
    <w:abstractNumId w:val="4"/>
  </w:num>
  <w:num w:numId="20">
    <w:abstractNumId w:val="15"/>
  </w:num>
  <w:num w:numId="21">
    <w:abstractNumId w:val="3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1469"/>
    <w:rsid w:val="00024C1D"/>
    <w:rsid w:val="000452C5"/>
    <w:rsid w:val="000470B4"/>
    <w:rsid w:val="00065B9F"/>
    <w:rsid w:val="00074CA3"/>
    <w:rsid w:val="00093A81"/>
    <w:rsid w:val="000B34E1"/>
    <w:rsid w:val="000D0DA2"/>
    <w:rsid w:val="000D2197"/>
    <w:rsid w:val="000E095C"/>
    <w:rsid w:val="000F5243"/>
    <w:rsid w:val="001015C0"/>
    <w:rsid w:val="00107B76"/>
    <w:rsid w:val="001126FE"/>
    <w:rsid w:val="001148D5"/>
    <w:rsid w:val="001151D1"/>
    <w:rsid w:val="001162CB"/>
    <w:rsid w:val="001503EB"/>
    <w:rsid w:val="00151258"/>
    <w:rsid w:val="001528C8"/>
    <w:rsid w:val="0015385B"/>
    <w:rsid w:val="00155DAA"/>
    <w:rsid w:val="0016470E"/>
    <w:rsid w:val="00165A9C"/>
    <w:rsid w:val="00175106"/>
    <w:rsid w:val="001762BE"/>
    <w:rsid w:val="00183480"/>
    <w:rsid w:val="00185E93"/>
    <w:rsid w:val="001A1989"/>
    <w:rsid w:val="001A3D84"/>
    <w:rsid w:val="001B057A"/>
    <w:rsid w:val="001B3AD5"/>
    <w:rsid w:val="001C78DA"/>
    <w:rsid w:val="001D1041"/>
    <w:rsid w:val="001E0FCB"/>
    <w:rsid w:val="00204B9F"/>
    <w:rsid w:val="00220FC4"/>
    <w:rsid w:val="00221848"/>
    <w:rsid w:val="002306C4"/>
    <w:rsid w:val="00245805"/>
    <w:rsid w:val="0024730B"/>
    <w:rsid w:val="00266117"/>
    <w:rsid w:val="00271772"/>
    <w:rsid w:val="002743FF"/>
    <w:rsid w:val="00296001"/>
    <w:rsid w:val="002A034A"/>
    <w:rsid w:val="002C78CD"/>
    <w:rsid w:val="002D4D17"/>
    <w:rsid w:val="002F3509"/>
    <w:rsid w:val="0032292E"/>
    <w:rsid w:val="003316C0"/>
    <w:rsid w:val="00344D88"/>
    <w:rsid w:val="00357C0C"/>
    <w:rsid w:val="00390492"/>
    <w:rsid w:val="003A2DCC"/>
    <w:rsid w:val="003A316D"/>
    <w:rsid w:val="003B169A"/>
    <w:rsid w:val="003B69CB"/>
    <w:rsid w:val="003C2A0B"/>
    <w:rsid w:val="003D1E8D"/>
    <w:rsid w:val="003D366C"/>
    <w:rsid w:val="003D36E0"/>
    <w:rsid w:val="003F510D"/>
    <w:rsid w:val="0040656C"/>
    <w:rsid w:val="00411617"/>
    <w:rsid w:val="004178A4"/>
    <w:rsid w:val="00422C2B"/>
    <w:rsid w:val="00426523"/>
    <w:rsid w:val="0043223D"/>
    <w:rsid w:val="00432FA6"/>
    <w:rsid w:val="00435F61"/>
    <w:rsid w:val="004435B7"/>
    <w:rsid w:val="0044437F"/>
    <w:rsid w:val="00447C47"/>
    <w:rsid w:val="00460E0F"/>
    <w:rsid w:val="004B3175"/>
    <w:rsid w:val="004C5577"/>
    <w:rsid w:val="004D3F8F"/>
    <w:rsid w:val="004E3712"/>
    <w:rsid w:val="004E6759"/>
    <w:rsid w:val="004F4E3D"/>
    <w:rsid w:val="005038E3"/>
    <w:rsid w:val="00514536"/>
    <w:rsid w:val="00515CA5"/>
    <w:rsid w:val="00530BEF"/>
    <w:rsid w:val="00533E40"/>
    <w:rsid w:val="0053735E"/>
    <w:rsid w:val="00542398"/>
    <w:rsid w:val="005464F8"/>
    <w:rsid w:val="00550C01"/>
    <w:rsid w:val="005544F6"/>
    <w:rsid w:val="00556E5F"/>
    <w:rsid w:val="00571463"/>
    <w:rsid w:val="00591291"/>
    <w:rsid w:val="0059430C"/>
    <w:rsid w:val="005D2E5B"/>
    <w:rsid w:val="005D6CD5"/>
    <w:rsid w:val="005E2A30"/>
    <w:rsid w:val="005F4A25"/>
    <w:rsid w:val="006077CE"/>
    <w:rsid w:val="006105DE"/>
    <w:rsid w:val="00611629"/>
    <w:rsid w:val="0063302C"/>
    <w:rsid w:val="006377DC"/>
    <w:rsid w:val="0065330D"/>
    <w:rsid w:val="0065600B"/>
    <w:rsid w:val="00680DAF"/>
    <w:rsid w:val="006811CD"/>
    <w:rsid w:val="0068255D"/>
    <w:rsid w:val="00695B61"/>
    <w:rsid w:val="006B68BB"/>
    <w:rsid w:val="006B6FD9"/>
    <w:rsid w:val="006C0BE8"/>
    <w:rsid w:val="006F1BDF"/>
    <w:rsid w:val="00704594"/>
    <w:rsid w:val="007065FC"/>
    <w:rsid w:val="00713471"/>
    <w:rsid w:val="007A03E2"/>
    <w:rsid w:val="007A741C"/>
    <w:rsid w:val="007A7FB4"/>
    <w:rsid w:val="007B3609"/>
    <w:rsid w:val="007D0369"/>
    <w:rsid w:val="007D2264"/>
    <w:rsid w:val="007D4DC8"/>
    <w:rsid w:val="007E3BCD"/>
    <w:rsid w:val="00802172"/>
    <w:rsid w:val="00810FBB"/>
    <w:rsid w:val="0083354F"/>
    <w:rsid w:val="0084715D"/>
    <w:rsid w:val="00851E12"/>
    <w:rsid w:val="008610FB"/>
    <w:rsid w:val="00874CB6"/>
    <w:rsid w:val="00877551"/>
    <w:rsid w:val="0088357F"/>
    <w:rsid w:val="00891291"/>
    <w:rsid w:val="00891664"/>
    <w:rsid w:val="008C6DD4"/>
    <w:rsid w:val="008D1095"/>
    <w:rsid w:val="008D6523"/>
    <w:rsid w:val="008F2479"/>
    <w:rsid w:val="008F79C3"/>
    <w:rsid w:val="0090139D"/>
    <w:rsid w:val="00920851"/>
    <w:rsid w:val="00961349"/>
    <w:rsid w:val="00967993"/>
    <w:rsid w:val="0097347F"/>
    <w:rsid w:val="00977B87"/>
    <w:rsid w:val="00986E6A"/>
    <w:rsid w:val="009906E2"/>
    <w:rsid w:val="00991A76"/>
    <w:rsid w:val="0099796B"/>
    <w:rsid w:val="009B2E6E"/>
    <w:rsid w:val="009E4801"/>
    <w:rsid w:val="00A02A6F"/>
    <w:rsid w:val="00A0404A"/>
    <w:rsid w:val="00A07EA8"/>
    <w:rsid w:val="00A26649"/>
    <w:rsid w:val="00A30E9B"/>
    <w:rsid w:val="00A40772"/>
    <w:rsid w:val="00A506CA"/>
    <w:rsid w:val="00A70F7B"/>
    <w:rsid w:val="00A753A6"/>
    <w:rsid w:val="00A8276B"/>
    <w:rsid w:val="00AA7856"/>
    <w:rsid w:val="00AF7C58"/>
    <w:rsid w:val="00AF7EE8"/>
    <w:rsid w:val="00B01A37"/>
    <w:rsid w:val="00B268F7"/>
    <w:rsid w:val="00B27AF4"/>
    <w:rsid w:val="00B615F9"/>
    <w:rsid w:val="00B6623A"/>
    <w:rsid w:val="00B73D8E"/>
    <w:rsid w:val="00B76E44"/>
    <w:rsid w:val="00B97A0A"/>
    <w:rsid w:val="00BA7A38"/>
    <w:rsid w:val="00BA7D29"/>
    <w:rsid w:val="00BB1812"/>
    <w:rsid w:val="00BC4395"/>
    <w:rsid w:val="00BF36DF"/>
    <w:rsid w:val="00BF4A3C"/>
    <w:rsid w:val="00BF5F0B"/>
    <w:rsid w:val="00C00017"/>
    <w:rsid w:val="00C208B1"/>
    <w:rsid w:val="00C41118"/>
    <w:rsid w:val="00C51C7D"/>
    <w:rsid w:val="00C5216F"/>
    <w:rsid w:val="00C74138"/>
    <w:rsid w:val="00C8425C"/>
    <w:rsid w:val="00C87012"/>
    <w:rsid w:val="00C908E3"/>
    <w:rsid w:val="00C95F58"/>
    <w:rsid w:val="00CA26BD"/>
    <w:rsid w:val="00CB3A70"/>
    <w:rsid w:val="00CB779C"/>
    <w:rsid w:val="00CD38C8"/>
    <w:rsid w:val="00D001BB"/>
    <w:rsid w:val="00D00EFB"/>
    <w:rsid w:val="00D33BF3"/>
    <w:rsid w:val="00D416EC"/>
    <w:rsid w:val="00D42ADA"/>
    <w:rsid w:val="00D6487F"/>
    <w:rsid w:val="00D70D79"/>
    <w:rsid w:val="00D8088B"/>
    <w:rsid w:val="00D82673"/>
    <w:rsid w:val="00DC6320"/>
    <w:rsid w:val="00DD0508"/>
    <w:rsid w:val="00DD7230"/>
    <w:rsid w:val="00DF2C18"/>
    <w:rsid w:val="00DF35A3"/>
    <w:rsid w:val="00DF788B"/>
    <w:rsid w:val="00E075D8"/>
    <w:rsid w:val="00E109E8"/>
    <w:rsid w:val="00E1407E"/>
    <w:rsid w:val="00E241BA"/>
    <w:rsid w:val="00E347EC"/>
    <w:rsid w:val="00E43D94"/>
    <w:rsid w:val="00E477D6"/>
    <w:rsid w:val="00E92FF8"/>
    <w:rsid w:val="00EC1649"/>
    <w:rsid w:val="00EF04A4"/>
    <w:rsid w:val="00F204E4"/>
    <w:rsid w:val="00F2671C"/>
    <w:rsid w:val="00F4035E"/>
    <w:rsid w:val="00F46DA2"/>
    <w:rsid w:val="00F56EF7"/>
    <w:rsid w:val="00F64329"/>
    <w:rsid w:val="00F84075"/>
    <w:rsid w:val="00F85F29"/>
    <w:rsid w:val="00F93D22"/>
    <w:rsid w:val="00FA14EB"/>
    <w:rsid w:val="00FB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65F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line number" w:uiPriority="0" w:qFormat="1"/>
    <w:lsdException w:name="page number" w:uiPriority="0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Body Text Indent 2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link w:val="10"/>
    <w:uiPriority w:val="9"/>
    <w:qFormat/>
    <w:rsid w:val="001148D5"/>
    <w:pPr>
      <w:suppressAutoHyphens/>
      <w:spacing w:after="120"/>
      <w:jc w:val="both"/>
      <w:outlineLvl w:val="0"/>
    </w:pPr>
    <w:rPr>
      <w:rFonts w:cs="Times New Roman"/>
      <w:b/>
      <w:bCs/>
      <w:kern w:val="2"/>
      <w:sz w:val="24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8D5"/>
    <w:pPr>
      <w:keepNext/>
      <w:keepLines/>
      <w:suppressAutoHyphens/>
      <w:spacing w:before="200" w:line="276" w:lineRule="auto"/>
      <w:ind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8D5"/>
    <w:pPr>
      <w:keepNext/>
      <w:keepLines/>
      <w:suppressAutoHyphens/>
      <w:spacing w:before="20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148D5"/>
    <w:rPr>
      <w:rFonts w:ascii="Times New Roman" w:eastAsia="Times New Roman" w:hAnsi="Times New Roman" w:cs="Times New Roman"/>
      <w:b/>
      <w:bCs/>
      <w:kern w:val="2"/>
      <w:sz w:val="24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1148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qFormat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qFormat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character" w:customStyle="1" w:styleId="a7">
    <w:name w:val="Абзац списка Знак"/>
    <w:link w:val="a6"/>
    <w:uiPriority w:val="34"/>
    <w:qFormat/>
    <w:rsid w:val="001148D5"/>
    <w:rPr>
      <w:rFonts w:ascii="Times New Roman" w:eastAsia="Calibri" w:hAnsi="Times New Roman" w:cs="Times New Roman"/>
      <w:sz w:val="28"/>
    </w:rPr>
  </w:style>
  <w:style w:type="table" w:styleId="a8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qFormat/>
    <w:rsid w:val="00695B61"/>
    <w:rPr>
      <w:rFonts w:ascii="Times New Roman" w:eastAsia="Times New Roman" w:hAnsi="Times New Roman" w:cs="Calibri"/>
      <w:sz w:val="28"/>
    </w:rPr>
  </w:style>
  <w:style w:type="paragraph" w:styleId="ab">
    <w:name w:val="footer"/>
    <w:basedOn w:val="a"/>
    <w:link w:val="ac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qFormat/>
    <w:rsid w:val="00695B61"/>
    <w:rPr>
      <w:rFonts w:ascii="Times New Roman" w:eastAsia="Times New Roman" w:hAnsi="Times New Roman" w:cs="Calibri"/>
      <w:sz w:val="28"/>
    </w:rPr>
  </w:style>
  <w:style w:type="paragraph" w:styleId="ad">
    <w:name w:val="Body Text"/>
    <w:basedOn w:val="a"/>
    <w:link w:val="ae"/>
    <w:qFormat/>
    <w:rsid w:val="0099796B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e">
    <w:name w:val="Основной текст Знак"/>
    <w:basedOn w:val="a0"/>
    <w:link w:val="ad"/>
    <w:qFormat/>
    <w:rsid w:val="0099796B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FontStyle21">
    <w:name w:val="Font Style21"/>
    <w:basedOn w:val="a0"/>
    <w:rsid w:val="0099796B"/>
    <w:rPr>
      <w:rFonts w:ascii="Times New Roman" w:hAnsi="Times New Roman" w:cs="Times New Roman" w:hint="default"/>
      <w:sz w:val="26"/>
      <w:szCs w:val="26"/>
    </w:rPr>
  </w:style>
  <w:style w:type="paragraph" w:styleId="af">
    <w:name w:val="No Spacing"/>
    <w:uiPriority w:val="1"/>
    <w:qFormat/>
    <w:rsid w:val="0099796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textrun">
    <w:name w:val="textrun"/>
    <w:basedOn w:val="a0"/>
    <w:rsid w:val="00A70F7B"/>
  </w:style>
  <w:style w:type="table" w:customStyle="1" w:styleId="11">
    <w:name w:val="Сетка таблицы1"/>
    <w:basedOn w:val="a1"/>
    <w:next w:val="a8"/>
    <w:uiPriority w:val="59"/>
    <w:rsid w:val="00074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rsid w:val="002C78CD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qFormat/>
    <w:rsid w:val="002C78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2C78CD"/>
    <w:pPr>
      <w:widowControl w:val="0"/>
      <w:shd w:val="clear" w:color="auto" w:fill="FFFFFF"/>
      <w:spacing w:after="300" w:line="0" w:lineRule="atLeast"/>
      <w:ind w:firstLine="0"/>
    </w:pPr>
    <w:rPr>
      <w:rFonts w:cs="Times New Roman"/>
      <w:sz w:val="26"/>
      <w:szCs w:val="26"/>
    </w:rPr>
  </w:style>
  <w:style w:type="character" w:customStyle="1" w:styleId="12">
    <w:name w:val="Заголовок №1_"/>
    <w:basedOn w:val="a0"/>
    <w:link w:val="13"/>
    <w:rsid w:val="002C78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2C78CD"/>
    <w:pPr>
      <w:widowControl w:val="0"/>
      <w:shd w:val="clear" w:color="auto" w:fill="FFFFFF"/>
      <w:spacing w:before="300" w:line="0" w:lineRule="atLeast"/>
      <w:ind w:firstLine="0"/>
      <w:jc w:val="center"/>
      <w:outlineLvl w:val="0"/>
    </w:pPr>
    <w:rPr>
      <w:rFonts w:cs="Times New Roman"/>
      <w:b/>
      <w:bCs/>
      <w:sz w:val="26"/>
      <w:szCs w:val="26"/>
    </w:rPr>
  </w:style>
  <w:style w:type="character" w:customStyle="1" w:styleId="211pt">
    <w:name w:val="Основной текст (2) + 11 pt"/>
    <w:basedOn w:val="21"/>
    <w:rsid w:val="002C78C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Arial10pt">
    <w:name w:val="Основной текст (2) + Arial;10 pt"/>
    <w:basedOn w:val="21"/>
    <w:rsid w:val="002C78CD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LucidaSansUnicode9pt">
    <w:name w:val="Основной текст (2) + Lucida Sans Unicode;9 pt"/>
    <w:basedOn w:val="21"/>
    <w:rsid w:val="002C78CD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f1">
    <w:name w:val="Колонтитул_"/>
    <w:basedOn w:val="a0"/>
    <w:rsid w:val="002C7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2">
    <w:name w:val="Колонтитул"/>
    <w:basedOn w:val="af1"/>
    <w:rsid w:val="002C7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Подпись к таблице_"/>
    <w:basedOn w:val="a0"/>
    <w:link w:val="af4"/>
    <w:rsid w:val="002C78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2C78CD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6"/>
      <w:szCs w:val="26"/>
    </w:rPr>
  </w:style>
  <w:style w:type="character" w:customStyle="1" w:styleId="2Arial105pt">
    <w:name w:val="Основной текст (2) + Arial;10;5 pt"/>
    <w:basedOn w:val="21"/>
    <w:rsid w:val="002C78CD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1148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5">
    <w:name w:val="Текст сноски Знак"/>
    <w:basedOn w:val="a0"/>
    <w:link w:val="af6"/>
    <w:uiPriority w:val="99"/>
    <w:qFormat/>
    <w:rsid w:val="001148D5"/>
    <w:rPr>
      <w:sz w:val="20"/>
      <w:szCs w:val="20"/>
    </w:rPr>
  </w:style>
  <w:style w:type="paragraph" w:styleId="af6">
    <w:name w:val="footnote text"/>
    <w:basedOn w:val="a"/>
    <w:link w:val="af5"/>
    <w:uiPriority w:val="99"/>
    <w:unhideWhenUsed/>
    <w:qFormat/>
    <w:rsid w:val="001148D5"/>
    <w:pPr>
      <w:suppressAutoHyphens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7">
    <w:name w:val="Символ сноски"/>
    <w:uiPriority w:val="99"/>
    <w:qFormat/>
    <w:rsid w:val="001148D5"/>
    <w:rPr>
      <w:rFonts w:cs="Times New Roman"/>
      <w:vertAlign w:val="superscript"/>
    </w:rPr>
  </w:style>
  <w:style w:type="character" w:styleId="af8">
    <w:name w:val="footnote reference"/>
    <w:rsid w:val="001148D5"/>
    <w:rPr>
      <w:rFonts w:cs="Times New Roman"/>
      <w:vertAlign w:val="superscript"/>
    </w:rPr>
  </w:style>
  <w:style w:type="character" w:customStyle="1" w:styleId="af9">
    <w:name w:val="Гипертекстовая ссылка"/>
    <w:basedOn w:val="a0"/>
    <w:uiPriority w:val="99"/>
    <w:qFormat/>
    <w:rsid w:val="001148D5"/>
    <w:rPr>
      <w:rFonts w:cs="Times New Roman"/>
      <w:color w:val="106BBE"/>
    </w:rPr>
  </w:style>
  <w:style w:type="character" w:customStyle="1" w:styleId="2Exact">
    <w:name w:val="Основной текст (2) Exact"/>
    <w:qFormat/>
    <w:rsid w:val="001148D5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customStyle="1" w:styleId="11pt">
    <w:name w:val="Основной текст + 11 pt"/>
    <w:basedOn w:val="a0"/>
    <w:qFormat/>
    <w:rsid w:val="001148D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afa">
    <w:name w:val="Основной текст_"/>
    <w:basedOn w:val="a0"/>
    <w:qFormat/>
    <w:rsid w:val="001148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Текст примечания Знак"/>
    <w:basedOn w:val="a0"/>
    <w:link w:val="afc"/>
    <w:uiPriority w:val="99"/>
    <w:semiHidden/>
    <w:qFormat/>
    <w:rsid w:val="001148D5"/>
    <w:rPr>
      <w:sz w:val="20"/>
      <w:szCs w:val="20"/>
    </w:rPr>
  </w:style>
  <w:style w:type="paragraph" w:styleId="afc">
    <w:name w:val="annotation text"/>
    <w:basedOn w:val="a"/>
    <w:link w:val="afb"/>
    <w:uiPriority w:val="99"/>
    <w:semiHidden/>
    <w:unhideWhenUsed/>
    <w:qFormat/>
    <w:rsid w:val="001148D5"/>
    <w:pPr>
      <w:suppressAutoHyphens/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sid w:val="001148D5"/>
    <w:rPr>
      <w:b/>
      <w:bCs/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unhideWhenUsed/>
    <w:qFormat/>
    <w:rsid w:val="001148D5"/>
    <w:rPr>
      <w:b/>
      <w:bCs/>
    </w:rPr>
  </w:style>
  <w:style w:type="character" w:customStyle="1" w:styleId="aff">
    <w:name w:val="Ссылка указателя"/>
    <w:qFormat/>
    <w:rsid w:val="001148D5"/>
  </w:style>
  <w:style w:type="character" w:styleId="aff0">
    <w:name w:val="line number"/>
    <w:qFormat/>
    <w:rsid w:val="001148D5"/>
  </w:style>
  <w:style w:type="character" w:customStyle="1" w:styleId="aff1">
    <w:name w:val="Символ концевой сноски"/>
    <w:qFormat/>
    <w:rsid w:val="001148D5"/>
    <w:rPr>
      <w:vertAlign w:val="superscript"/>
    </w:rPr>
  </w:style>
  <w:style w:type="character" w:styleId="aff2">
    <w:name w:val="endnote reference"/>
    <w:rsid w:val="001148D5"/>
    <w:rPr>
      <w:vertAlign w:val="superscript"/>
    </w:rPr>
  </w:style>
  <w:style w:type="character" w:styleId="aff3">
    <w:name w:val="FollowedHyperlink"/>
    <w:rsid w:val="001148D5"/>
    <w:rPr>
      <w:rFonts w:cs="Times New Roman"/>
      <w:color w:val="800080"/>
      <w:u w:val="single"/>
    </w:rPr>
  </w:style>
  <w:style w:type="character" w:customStyle="1" w:styleId="linenumber1">
    <w:name w:val="line number1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-">
    <w:name w:val="WW-Символ концевой сноски"/>
    <w:qFormat/>
    <w:rsid w:val="001148D5"/>
  </w:style>
  <w:style w:type="character" w:customStyle="1" w:styleId="14">
    <w:name w:val="Стиль1 Знак"/>
    <w:qFormat/>
    <w:rsid w:val="001148D5"/>
    <w:rPr>
      <w:rFonts w:eastAsia="Cambria" w:cs="Cambria"/>
      <w:b/>
      <w:bCs/>
      <w:sz w:val="28"/>
      <w:szCs w:val="28"/>
    </w:rPr>
  </w:style>
  <w:style w:type="character" w:customStyle="1" w:styleId="WW-0">
    <w:name w:val="WW-Символ сноски"/>
    <w:qFormat/>
    <w:rsid w:val="001148D5"/>
    <w:rPr>
      <w:vertAlign w:val="superscript"/>
    </w:rPr>
  </w:style>
  <w:style w:type="character" w:customStyle="1" w:styleId="15">
    <w:name w:val="Тема примечания Знак1"/>
    <w:qFormat/>
    <w:rsid w:val="001148D5"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кст выноски Знак1"/>
    <w:qFormat/>
    <w:rsid w:val="001148D5"/>
    <w:rPr>
      <w:rFonts w:ascii="Tahoma" w:hAnsi="Tahoma" w:cs="Tahoma"/>
      <w:sz w:val="16"/>
      <w:szCs w:val="16"/>
    </w:rPr>
  </w:style>
  <w:style w:type="character" w:styleId="aff4">
    <w:name w:val="Book Title"/>
    <w:qFormat/>
    <w:rsid w:val="001148D5"/>
    <w:rPr>
      <w:b/>
      <w:bCs/>
      <w:smallCaps/>
      <w:spacing w:val="5"/>
    </w:rPr>
  </w:style>
  <w:style w:type="character" w:styleId="aff5">
    <w:name w:val="Intense Emphasis"/>
    <w:qFormat/>
    <w:rsid w:val="001148D5"/>
    <w:rPr>
      <w:b/>
      <w:bCs/>
      <w:i/>
      <w:iCs/>
      <w:color w:val="4F81BD"/>
    </w:rPr>
  </w:style>
  <w:style w:type="character" w:customStyle="1" w:styleId="aff6">
    <w:name w:val="Текст ЛПВ Знак"/>
    <w:qFormat/>
    <w:rsid w:val="001148D5"/>
    <w:rPr>
      <w:rFonts w:cs="Calibri"/>
      <w:sz w:val="28"/>
      <w:lang w:val="en-US"/>
    </w:rPr>
  </w:style>
  <w:style w:type="character" w:customStyle="1" w:styleId="wbformattributevalue">
    <w:name w:val="wbform_attributevalue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7">
    <w:name w:val="Основной текст с отступом Знак"/>
    <w:qFormat/>
    <w:rsid w:val="001148D5"/>
    <w:rPr>
      <w:rFonts w:eastAsia="Times New Roman"/>
      <w:sz w:val="20"/>
      <w:szCs w:val="20"/>
    </w:rPr>
  </w:style>
  <w:style w:type="character" w:customStyle="1" w:styleId="17">
    <w:name w:val="Текст концевой сноски Знак1"/>
    <w:qFormat/>
    <w:rsid w:val="001148D5"/>
    <w:rPr>
      <w:rFonts w:ascii="Times New Roman" w:eastAsia="Times New Roman" w:hAnsi="Times New Roman" w:cs="Times New Roman"/>
      <w:sz w:val="20"/>
      <w:szCs w:val="20"/>
    </w:rPr>
  </w:style>
  <w:style w:type="character" w:customStyle="1" w:styleId="81">
    <w:name w:val="Заголовок 8 Знак1"/>
    <w:qFormat/>
    <w:rsid w:val="001148D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doccaption">
    <w:name w:val="doccaptio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1yhidden">
    <w:name w:val="a11yhidde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nkmore-text">
    <w:name w:val="linkmore-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nisearchheader-title-text">
    <w:name w:val="unisearchheader-title-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utton2text">
    <w:name w:val="button2__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organictextcontentspan">
    <w:name w:val="organictextcontentspa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extendedtext-short">
    <w:name w:val="extendedtext-shor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nk">
    <w:name w:val="link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extendedtext-full">
    <w:name w:val="extendedtext-full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organictitlecontentspan">
    <w:name w:val="organictitlecontentspa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ath-separator">
    <w:name w:val="path-separator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oznaimen">
    <w:name w:val="oz_naime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1">
    <w:name w:val="s1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3">
    <w:name w:val="Основной текст 2 Знак"/>
    <w:qFormat/>
    <w:rsid w:val="001148D5"/>
    <w:rPr>
      <w:rFonts w:eastAsia="Times New Roman"/>
      <w:szCs w:val="24"/>
    </w:rPr>
  </w:style>
  <w:style w:type="character" w:customStyle="1" w:styleId="18">
    <w:name w:val="Сильное выделение1"/>
    <w:qFormat/>
    <w:rsid w:val="001148D5"/>
    <w:rPr>
      <w:b/>
      <w:bCs/>
      <w:i/>
      <w:iCs/>
      <w:color w:val="4F81BD"/>
    </w:rPr>
  </w:style>
  <w:style w:type="character" w:customStyle="1" w:styleId="nobr">
    <w:name w:val="nobr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61">
    <w:name w:val="Заголовок 6 Знак1"/>
    <w:qFormat/>
    <w:rsid w:val="001148D5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51">
    <w:name w:val="Заголовок 5 Знак1"/>
    <w:qFormat/>
    <w:rsid w:val="001148D5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1">
    <w:name w:val="Заголовок 4 Знак1"/>
    <w:qFormat/>
    <w:rsid w:val="001148D5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31">
    <w:name w:val="Заголовок 3 Знак1"/>
    <w:qFormat/>
    <w:rsid w:val="001148D5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210">
    <w:name w:val="Заголовок 2 Знак1"/>
    <w:qFormat/>
    <w:rsid w:val="001148D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omment">
    <w:name w:val="commen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8">
    <w:name w:val="page number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4">
    <w:name w:val="Основной текст с отступом 2 Знак"/>
    <w:qFormat/>
    <w:rsid w:val="001148D5"/>
    <w:rPr>
      <w:rFonts w:ascii="Calibri" w:eastAsia="Times New Roman" w:hAnsi="Calibri" w:cs="Calibri"/>
      <w:sz w:val="22"/>
    </w:rPr>
  </w:style>
  <w:style w:type="character" w:customStyle="1" w:styleId="reference-text">
    <w:name w:val="reference-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lk">
    <w:name w:val="blk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">
    <w:name w:val="f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">
    <w:name w:val="Заголовок 8 Знак"/>
    <w:qFormat/>
    <w:rsid w:val="001148D5"/>
    <w:rPr>
      <w:rFonts w:ascii="Calibri Light" w:eastAsia="Times New Roman" w:hAnsi="Calibri Light" w:cs="Calibri Light"/>
      <w:color w:val="404040"/>
      <w:sz w:val="20"/>
      <w:szCs w:val="20"/>
    </w:rPr>
  </w:style>
  <w:style w:type="character" w:customStyle="1" w:styleId="6">
    <w:name w:val="Заголовок 6 Знак"/>
    <w:qFormat/>
    <w:rsid w:val="001148D5"/>
    <w:rPr>
      <w:rFonts w:ascii="Cambria" w:eastAsia="Times New Roman" w:hAnsi="Cambria" w:cs="Cambria"/>
      <w:i/>
      <w:iCs/>
      <w:color w:val="243F60"/>
      <w:sz w:val="22"/>
    </w:rPr>
  </w:style>
  <w:style w:type="character" w:customStyle="1" w:styleId="5">
    <w:name w:val="Заголовок 5 Знак"/>
    <w:qFormat/>
    <w:rsid w:val="001148D5"/>
    <w:rPr>
      <w:rFonts w:ascii="Cambria" w:eastAsia="Times New Roman" w:hAnsi="Cambria" w:cs="Cambria"/>
      <w:color w:val="243F60"/>
      <w:sz w:val="22"/>
    </w:rPr>
  </w:style>
  <w:style w:type="character" w:customStyle="1" w:styleId="aff9">
    <w:name w:val="Без интервала Знак"/>
    <w:qFormat/>
    <w:rsid w:val="001148D5"/>
    <w:rPr>
      <w:rFonts w:eastAsia="Calibri"/>
    </w:rPr>
  </w:style>
  <w:style w:type="character" w:customStyle="1" w:styleId="affa">
    <w:name w:val="Заголовок Знак"/>
    <w:qFormat/>
    <w:rsid w:val="001148D5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customStyle="1" w:styleId="30">
    <w:name w:val="Заголовок 3 Знак"/>
    <w:qFormat/>
    <w:rsid w:val="001148D5"/>
    <w:rPr>
      <w:rFonts w:ascii="Cambria" w:eastAsia="Cambria" w:hAnsi="Cambria" w:cs="Cambria"/>
      <w:b/>
      <w:bCs/>
      <w:color w:val="4F81BD"/>
    </w:rPr>
  </w:style>
  <w:style w:type="character" w:styleId="affb">
    <w:name w:val="Placeholder Text"/>
    <w:qFormat/>
    <w:rsid w:val="001148D5"/>
    <w:rPr>
      <w:color w:val="808080"/>
    </w:rPr>
  </w:style>
  <w:style w:type="character" w:customStyle="1" w:styleId="EndnoteCharacters">
    <w:name w:val="Endnote Characters"/>
    <w:qFormat/>
    <w:rsid w:val="001148D5"/>
    <w:rPr>
      <w:vertAlign w:val="superscript"/>
    </w:rPr>
  </w:style>
  <w:style w:type="character" w:customStyle="1" w:styleId="affc">
    <w:name w:val="Текст концевой сноски Знак"/>
    <w:qFormat/>
    <w:rsid w:val="001148D5"/>
    <w:rPr>
      <w:sz w:val="20"/>
      <w:szCs w:val="20"/>
    </w:rPr>
  </w:style>
  <w:style w:type="character" w:customStyle="1" w:styleId="FootnoteCharacters">
    <w:name w:val="Footnote Characters"/>
    <w:qFormat/>
    <w:rsid w:val="001148D5"/>
    <w:rPr>
      <w:vertAlign w:val="superscript"/>
    </w:rPr>
  </w:style>
  <w:style w:type="character" w:customStyle="1" w:styleId="WW8Num46z0">
    <w:name w:val="WW8Num46z0"/>
    <w:qFormat/>
    <w:rsid w:val="001148D5"/>
    <w:rPr>
      <w:rFonts w:ascii="Times New Roman" w:eastAsia="Times New Roman" w:hAnsi="Times New Roman" w:cs="Times New Roman"/>
    </w:rPr>
  </w:style>
  <w:style w:type="character" w:customStyle="1" w:styleId="WW8Num42z0">
    <w:name w:val="WW8Num42z0"/>
    <w:qFormat/>
    <w:rsid w:val="001148D5"/>
    <w:rPr>
      <w:sz w:val="28"/>
    </w:rPr>
  </w:style>
  <w:style w:type="character" w:customStyle="1" w:styleId="WW8Num40z0">
    <w:name w:val="WW8Num40z0"/>
    <w:qFormat/>
    <w:rsid w:val="001148D5"/>
    <w:rPr>
      <w:rFonts w:eastAsia="Cambria"/>
    </w:rPr>
  </w:style>
  <w:style w:type="character" w:customStyle="1" w:styleId="WW8Num39z0">
    <w:name w:val="WW8Num39z0"/>
    <w:qFormat/>
    <w:rsid w:val="001148D5"/>
    <w:rPr>
      <w:rFonts w:eastAsia="Cambria" w:cs="Cambria"/>
    </w:rPr>
  </w:style>
  <w:style w:type="character" w:customStyle="1" w:styleId="WW8Num37z3">
    <w:name w:val="WW8Num37z3"/>
    <w:qFormat/>
    <w:rsid w:val="001148D5"/>
    <w:rPr>
      <w:rFonts w:ascii="Symbol" w:hAnsi="Symbol" w:cs="Symbol"/>
    </w:rPr>
  </w:style>
  <w:style w:type="character" w:customStyle="1" w:styleId="WW8Num37z2">
    <w:name w:val="WW8Num37z2"/>
    <w:qFormat/>
    <w:rsid w:val="001148D5"/>
    <w:rPr>
      <w:rFonts w:ascii="Wingdings" w:hAnsi="Wingdings" w:cs="Wingdings"/>
    </w:rPr>
  </w:style>
  <w:style w:type="character" w:customStyle="1" w:styleId="WW8Num37z1">
    <w:name w:val="WW8Num37z1"/>
    <w:qFormat/>
    <w:rsid w:val="001148D5"/>
    <w:rPr>
      <w:rFonts w:ascii="Courier New" w:hAnsi="Courier New" w:cs="Courier New"/>
    </w:rPr>
  </w:style>
  <w:style w:type="character" w:customStyle="1" w:styleId="WW8Num37z0">
    <w:name w:val="WW8Num37z0"/>
    <w:qFormat/>
    <w:rsid w:val="001148D5"/>
    <w:rPr>
      <w:rFonts w:ascii="Arial" w:hAnsi="Arial" w:cs="Arial"/>
    </w:rPr>
  </w:style>
  <w:style w:type="character" w:customStyle="1" w:styleId="WW8Num35z0">
    <w:name w:val="WW8Num35z0"/>
    <w:qFormat/>
    <w:rsid w:val="001148D5"/>
  </w:style>
  <w:style w:type="character" w:customStyle="1" w:styleId="WW8Num31z2">
    <w:name w:val="WW8Num31z2"/>
    <w:qFormat/>
    <w:rsid w:val="001148D5"/>
    <w:rPr>
      <w:rFonts w:ascii="Wingdings" w:hAnsi="Wingdings" w:cs="Wingdings"/>
    </w:rPr>
  </w:style>
  <w:style w:type="character" w:customStyle="1" w:styleId="WW8Num31z1">
    <w:name w:val="WW8Num31z1"/>
    <w:qFormat/>
    <w:rsid w:val="001148D5"/>
    <w:rPr>
      <w:rFonts w:ascii="Courier New" w:hAnsi="Courier New" w:cs="Courier New"/>
    </w:rPr>
  </w:style>
  <w:style w:type="character" w:customStyle="1" w:styleId="WW8Num31z0">
    <w:name w:val="WW8Num31z0"/>
    <w:qFormat/>
    <w:rsid w:val="001148D5"/>
    <w:rPr>
      <w:rFonts w:ascii="Symbol" w:hAnsi="Symbol" w:cs="Symbol"/>
    </w:rPr>
  </w:style>
  <w:style w:type="character" w:customStyle="1" w:styleId="WW8Num30z2">
    <w:name w:val="WW8Num30z2"/>
    <w:qFormat/>
    <w:rsid w:val="001148D5"/>
    <w:rPr>
      <w:rFonts w:ascii="Wingdings" w:hAnsi="Wingdings" w:cs="Wingdings"/>
    </w:rPr>
  </w:style>
  <w:style w:type="character" w:customStyle="1" w:styleId="WW8Num30z1">
    <w:name w:val="WW8Num30z1"/>
    <w:qFormat/>
    <w:rsid w:val="001148D5"/>
    <w:rPr>
      <w:rFonts w:ascii="Courier New" w:hAnsi="Courier New" w:cs="Courier New"/>
    </w:rPr>
  </w:style>
  <w:style w:type="character" w:customStyle="1" w:styleId="WW8Num30z0">
    <w:name w:val="WW8Num30z0"/>
    <w:qFormat/>
    <w:rsid w:val="001148D5"/>
    <w:rPr>
      <w:rFonts w:ascii="Symbol" w:hAnsi="Symbol" w:cs="Symbol"/>
    </w:rPr>
  </w:style>
  <w:style w:type="character" w:customStyle="1" w:styleId="WW8Num29z0">
    <w:name w:val="WW8Num29z0"/>
    <w:qFormat/>
    <w:rsid w:val="001148D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bidi="ru-RU"/>
    </w:rPr>
  </w:style>
  <w:style w:type="character" w:customStyle="1" w:styleId="WW8Num23z0">
    <w:name w:val="WW8Num23z0"/>
    <w:qFormat/>
    <w:rsid w:val="001148D5"/>
  </w:style>
  <w:style w:type="character" w:customStyle="1" w:styleId="WW8Num22z2">
    <w:name w:val="WW8Num22z2"/>
    <w:qFormat/>
    <w:rsid w:val="001148D5"/>
    <w:rPr>
      <w:rFonts w:ascii="Wingdings" w:hAnsi="Wingdings" w:cs="Wingdings"/>
    </w:rPr>
  </w:style>
  <w:style w:type="character" w:customStyle="1" w:styleId="WW8Num22z1">
    <w:name w:val="WW8Num22z1"/>
    <w:qFormat/>
    <w:rsid w:val="001148D5"/>
    <w:rPr>
      <w:rFonts w:ascii="Courier New" w:hAnsi="Courier New" w:cs="Courier New"/>
    </w:rPr>
  </w:style>
  <w:style w:type="character" w:customStyle="1" w:styleId="WW8Num22z0">
    <w:name w:val="WW8Num22z0"/>
    <w:qFormat/>
    <w:rsid w:val="001148D5"/>
    <w:rPr>
      <w:rFonts w:ascii="Symbol" w:hAnsi="Symbol" w:cs="Symbol"/>
    </w:rPr>
  </w:style>
  <w:style w:type="character" w:customStyle="1" w:styleId="WW8Num21z2">
    <w:name w:val="WW8Num21z2"/>
    <w:qFormat/>
    <w:rsid w:val="001148D5"/>
    <w:rPr>
      <w:rFonts w:ascii="Wingdings" w:hAnsi="Wingdings" w:cs="Wingdings"/>
    </w:rPr>
  </w:style>
  <w:style w:type="character" w:customStyle="1" w:styleId="WW8Num21z1">
    <w:name w:val="WW8Num21z1"/>
    <w:qFormat/>
    <w:rsid w:val="001148D5"/>
    <w:rPr>
      <w:rFonts w:ascii="Courier New" w:hAnsi="Courier New" w:cs="Courier New"/>
    </w:rPr>
  </w:style>
  <w:style w:type="character" w:customStyle="1" w:styleId="WW8Num21z0">
    <w:name w:val="WW8Num21z0"/>
    <w:qFormat/>
    <w:rsid w:val="001148D5"/>
    <w:rPr>
      <w:rFonts w:ascii="Symbol" w:hAnsi="Symbol" w:cs="Symbol"/>
    </w:rPr>
  </w:style>
  <w:style w:type="character" w:customStyle="1" w:styleId="WW8Num13z2">
    <w:name w:val="WW8Num13z2"/>
    <w:qFormat/>
    <w:rsid w:val="001148D5"/>
    <w:rPr>
      <w:rFonts w:ascii="Wingdings" w:hAnsi="Wingdings" w:cs="Wingdings"/>
    </w:rPr>
  </w:style>
  <w:style w:type="character" w:customStyle="1" w:styleId="WW8Num13z1">
    <w:name w:val="WW8Num13z1"/>
    <w:qFormat/>
    <w:rsid w:val="001148D5"/>
    <w:rPr>
      <w:rFonts w:ascii="Courier New" w:hAnsi="Courier New" w:cs="Courier New"/>
    </w:rPr>
  </w:style>
  <w:style w:type="character" w:customStyle="1" w:styleId="WW8Num13z0">
    <w:name w:val="WW8Num13z0"/>
    <w:qFormat/>
    <w:rsid w:val="001148D5"/>
    <w:rPr>
      <w:rFonts w:ascii="Symbol" w:hAnsi="Symbol" w:cs="Symbol"/>
    </w:rPr>
  </w:style>
  <w:style w:type="character" w:customStyle="1" w:styleId="WW8Num11z2">
    <w:name w:val="WW8Num11z2"/>
    <w:qFormat/>
    <w:rsid w:val="001148D5"/>
    <w:rPr>
      <w:rFonts w:ascii="Wingdings" w:hAnsi="Wingdings" w:cs="Wingdings"/>
    </w:rPr>
  </w:style>
  <w:style w:type="character" w:customStyle="1" w:styleId="WW8Num11z1">
    <w:name w:val="WW8Num11z1"/>
    <w:qFormat/>
    <w:rsid w:val="001148D5"/>
    <w:rPr>
      <w:rFonts w:ascii="Courier New" w:hAnsi="Courier New" w:cs="Courier New"/>
    </w:rPr>
  </w:style>
  <w:style w:type="character" w:customStyle="1" w:styleId="WW8Num11z0">
    <w:name w:val="WW8Num11z0"/>
    <w:qFormat/>
    <w:rsid w:val="001148D5"/>
    <w:rPr>
      <w:rFonts w:ascii="Symbol" w:hAnsi="Symbol" w:cs="Symbol"/>
    </w:rPr>
  </w:style>
  <w:style w:type="character" w:customStyle="1" w:styleId="WW8Num10z2">
    <w:name w:val="WW8Num10z2"/>
    <w:qFormat/>
    <w:rsid w:val="001148D5"/>
    <w:rPr>
      <w:rFonts w:ascii="Wingdings" w:hAnsi="Wingdings" w:cs="Wingdings"/>
    </w:rPr>
  </w:style>
  <w:style w:type="character" w:customStyle="1" w:styleId="WW8Num10z1">
    <w:name w:val="WW8Num10z1"/>
    <w:qFormat/>
    <w:rsid w:val="001148D5"/>
    <w:rPr>
      <w:rFonts w:ascii="Courier New" w:hAnsi="Courier New" w:cs="Courier New"/>
    </w:rPr>
  </w:style>
  <w:style w:type="character" w:customStyle="1" w:styleId="WW8Num10z0">
    <w:name w:val="WW8Num10z0"/>
    <w:qFormat/>
    <w:rsid w:val="001148D5"/>
    <w:rPr>
      <w:rFonts w:ascii="Symbol" w:hAnsi="Symbol" w:cs="Symbol"/>
    </w:rPr>
  </w:style>
  <w:style w:type="character" w:customStyle="1" w:styleId="WW8Num8z2">
    <w:name w:val="WW8Num8z2"/>
    <w:qFormat/>
    <w:rsid w:val="001148D5"/>
    <w:rPr>
      <w:rFonts w:ascii="Wingdings" w:hAnsi="Wingdings" w:cs="Wingdings"/>
    </w:rPr>
  </w:style>
  <w:style w:type="character" w:customStyle="1" w:styleId="WW8Num8z1">
    <w:name w:val="WW8Num8z1"/>
    <w:qFormat/>
    <w:rsid w:val="001148D5"/>
    <w:rPr>
      <w:rFonts w:ascii="Courier New" w:hAnsi="Courier New" w:cs="Courier New"/>
    </w:rPr>
  </w:style>
  <w:style w:type="character" w:customStyle="1" w:styleId="WW8Num8z0">
    <w:name w:val="WW8Num8z0"/>
    <w:qFormat/>
    <w:rsid w:val="001148D5"/>
    <w:rPr>
      <w:rFonts w:ascii="Symbol" w:hAnsi="Symbol" w:cs="Symbol"/>
    </w:rPr>
  </w:style>
  <w:style w:type="character" w:customStyle="1" w:styleId="WW8Num4z0">
    <w:name w:val="WW8Num4z0"/>
    <w:qFormat/>
    <w:rsid w:val="001148D5"/>
    <w:rPr>
      <w:b w:val="0"/>
    </w:rPr>
  </w:style>
  <w:style w:type="character" w:customStyle="1" w:styleId="WW8Num3z0">
    <w:name w:val="WW8Num3z0"/>
    <w:qFormat/>
    <w:rsid w:val="001148D5"/>
  </w:style>
  <w:style w:type="character" w:customStyle="1" w:styleId="WW8Num1z0">
    <w:name w:val="WW8Num1z0"/>
    <w:qFormat/>
    <w:rsid w:val="001148D5"/>
    <w:rPr>
      <w:sz w:val="24"/>
      <w:szCs w:val="24"/>
    </w:rPr>
  </w:style>
  <w:style w:type="character" w:customStyle="1" w:styleId="affd">
    <w:name w:val="Символ нумерации"/>
    <w:qFormat/>
    <w:rsid w:val="001148D5"/>
    <w:rPr>
      <w:rFonts w:ascii="Times New Roman" w:hAnsi="Times New Roman"/>
      <w:sz w:val="24"/>
      <w:szCs w:val="24"/>
    </w:rPr>
  </w:style>
  <w:style w:type="paragraph" w:customStyle="1" w:styleId="affe">
    <w:name w:val="Заголовок"/>
    <w:basedOn w:val="a"/>
    <w:next w:val="ad"/>
    <w:qFormat/>
    <w:rsid w:val="001148D5"/>
    <w:pPr>
      <w:keepNext/>
      <w:suppressAutoHyphens/>
      <w:spacing w:before="240" w:after="120" w:line="276" w:lineRule="auto"/>
      <w:ind w:firstLine="0"/>
    </w:pPr>
    <w:rPr>
      <w:rFonts w:ascii="Liberation Sans" w:eastAsia="Microsoft YaHei" w:hAnsi="Liberation Sans" w:cs="Lucida Sans"/>
      <w:szCs w:val="28"/>
    </w:rPr>
  </w:style>
  <w:style w:type="paragraph" w:styleId="afff">
    <w:name w:val="List"/>
    <w:basedOn w:val="ad"/>
    <w:rsid w:val="001148D5"/>
    <w:pPr>
      <w:widowControl w:val="0"/>
      <w:overflowPunct/>
      <w:autoSpaceDE/>
      <w:spacing w:after="0"/>
      <w:ind w:left="219"/>
      <w:textAlignment w:val="auto"/>
    </w:pPr>
    <w:rPr>
      <w:rFonts w:cs="Lucida Sans"/>
      <w:szCs w:val="28"/>
      <w:lang w:eastAsia="ru-RU" w:bidi="ru-RU"/>
    </w:rPr>
  </w:style>
  <w:style w:type="paragraph" w:styleId="afff0">
    <w:name w:val="caption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styleId="19">
    <w:name w:val="index 1"/>
    <w:basedOn w:val="a"/>
    <w:next w:val="a"/>
    <w:autoRedefine/>
    <w:uiPriority w:val="99"/>
    <w:semiHidden/>
    <w:unhideWhenUsed/>
    <w:rsid w:val="001148D5"/>
    <w:pPr>
      <w:ind w:left="280" w:hanging="280"/>
    </w:pPr>
  </w:style>
  <w:style w:type="paragraph" w:styleId="afff1">
    <w:name w:val="index heading"/>
    <w:basedOn w:val="affe"/>
    <w:rsid w:val="001148D5"/>
  </w:style>
  <w:style w:type="paragraph" w:styleId="afff2">
    <w:name w:val="Title"/>
    <w:basedOn w:val="a"/>
    <w:next w:val="ad"/>
    <w:link w:val="afff3"/>
    <w:qFormat/>
    <w:rsid w:val="001148D5"/>
    <w:pPr>
      <w:keepNext/>
      <w:suppressAutoHyphens/>
      <w:spacing w:before="240" w:after="120" w:line="276" w:lineRule="auto"/>
      <w:ind w:firstLine="0"/>
    </w:pPr>
    <w:rPr>
      <w:rFonts w:ascii="Liberation Sans" w:eastAsia="Microsoft YaHei" w:hAnsi="Liberation Sans" w:cs="Lucida Sans"/>
      <w:szCs w:val="28"/>
    </w:rPr>
  </w:style>
  <w:style w:type="character" w:customStyle="1" w:styleId="afff3">
    <w:name w:val="Название Знак"/>
    <w:basedOn w:val="a0"/>
    <w:link w:val="afff2"/>
    <w:rsid w:val="001148D5"/>
    <w:rPr>
      <w:rFonts w:ascii="Liberation Sans" w:eastAsia="Microsoft YaHei" w:hAnsi="Liberation Sans" w:cs="Lucida Sans"/>
      <w:sz w:val="28"/>
      <w:szCs w:val="28"/>
    </w:rPr>
  </w:style>
  <w:style w:type="paragraph" w:customStyle="1" w:styleId="caption1">
    <w:name w:val="caption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">
    <w:name w:val="index heading1"/>
    <w:basedOn w:val="afff2"/>
    <w:qFormat/>
    <w:rsid w:val="001148D5"/>
  </w:style>
  <w:style w:type="paragraph" w:customStyle="1" w:styleId="1a">
    <w:name w:val="Заголовок1"/>
    <w:basedOn w:val="a"/>
    <w:next w:val="ad"/>
    <w:qFormat/>
    <w:rsid w:val="001148D5"/>
    <w:pPr>
      <w:keepNext/>
      <w:suppressAutoHyphens/>
      <w:spacing w:before="240" w:after="120" w:line="276" w:lineRule="auto"/>
      <w:ind w:firstLine="0"/>
    </w:pPr>
    <w:rPr>
      <w:rFonts w:ascii="Liberation Sans" w:eastAsia="Microsoft YaHei" w:hAnsi="Liberation Sans" w:cs="Lucida Sans"/>
      <w:szCs w:val="28"/>
    </w:rPr>
  </w:style>
  <w:style w:type="paragraph" w:customStyle="1" w:styleId="caption11">
    <w:name w:val="caption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">
    <w:name w:val="index heading11"/>
    <w:basedOn w:val="1a"/>
    <w:qFormat/>
    <w:rsid w:val="001148D5"/>
  </w:style>
  <w:style w:type="paragraph" w:customStyle="1" w:styleId="caption111">
    <w:name w:val="caption1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1">
    <w:name w:val="index heading111"/>
    <w:basedOn w:val="1a"/>
    <w:qFormat/>
    <w:rsid w:val="001148D5"/>
  </w:style>
  <w:style w:type="paragraph" w:customStyle="1" w:styleId="caption1111">
    <w:name w:val="caption11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11">
    <w:name w:val="index heading1111"/>
    <w:basedOn w:val="1a"/>
    <w:qFormat/>
    <w:rsid w:val="001148D5"/>
  </w:style>
  <w:style w:type="paragraph" w:customStyle="1" w:styleId="caption11111">
    <w:name w:val="caption111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111">
    <w:name w:val="index heading11111"/>
    <w:basedOn w:val="1a"/>
    <w:qFormat/>
    <w:rsid w:val="001148D5"/>
  </w:style>
  <w:style w:type="character" w:customStyle="1" w:styleId="1b">
    <w:name w:val="Текст сноски Знак1"/>
    <w:basedOn w:val="a0"/>
    <w:uiPriority w:val="99"/>
    <w:semiHidden/>
    <w:rsid w:val="001148D5"/>
    <w:rPr>
      <w:rFonts w:ascii="Times New Roman" w:eastAsia="Times New Roman" w:hAnsi="Times New Roman" w:cs="Calibri"/>
      <w:sz w:val="20"/>
      <w:szCs w:val="20"/>
    </w:rPr>
  </w:style>
  <w:style w:type="paragraph" w:styleId="1c">
    <w:name w:val="toc 1"/>
    <w:basedOn w:val="a"/>
    <w:next w:val="a"/>
    <w:autoRedefine/>
    <w:uiPriority w:val="39"/>
    <w:rsid w:val="001148D5"/>
    <w:pPr>
      <w:tabs>
        <w:tab w:val="right" w:leader="dot" w:pos="9356"/>
      </w:tabs>
      <w:suppressAutoHyphens/>
      <w:spacing w:after="100" w:line="276" w:lineRule="auto"/>
      <w:ind w:right="-1" w:firstLine="0"/>
    </w:pPr>
    <w:rPr>
      <w:rFonts w:ascii="Calibri" w:eastAsia="Calibri" w:hAnsi="Calibri" w:cs="Times New Roman"/>
      <w:sz w:val="22"/>
    </w:rPr>
  </w:style>
  <w:style w:type="paragraph" w:styleId="afff4">
    <w:name w:val="TOC Heading"/>
    <w:basedOn w:val="1"/>
    <w:next w:val="a"/>
    <w:uiPriority w:val="39"/>
    <w:unhideWhenUsed/>
    <w:qFormat/>
    <w:rsid w:val="001148D5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ertext">
    <w:name w:val="headertext"/>
    <w:basedOn w:val="a"/>
    <w:qFormat/>
    <w:rsid w:val="001148D5"/>
    <w:pPr>
      <w:suppressAutoHyphens/>
      <w:spacing w:beforeAutospacing="1" w:after="2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1148D5"/>
    <w:pPr>
      <w:suppressAutoHyphens/>
      <w:spacing w:beforeAutospacing="1" w:after="2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1"/>
    <w:qFormat/>
    <w:rsid w:val="001148D5"/>
    <w:pPr>
      <w:widowControl w:val="0"/>
      <w:suppressAutoHyphens/>
      <w:spacing w:line="319" w:lineRule="exact"/>
      <w:ind w:left="930" w:firstLine="0"/>
      <w:outlineLvl w:val="1"/>
    </w:pPr>
    <w:rPr>
      <w:rFonts w:cs="Times New Roman"/>
      <w:b/>
      <w:bCs/>
      <w:szCs w:val="28"/>
      <w:lang w:eastAsia="ru-RU" w:bidi="ru-RU"/>
    </w:rPr>
  </w:style>
  <w:style w:type="paragraph" w:customStyle="1" w:styleId="80">
    <w:name w:val="Основной текст8"/>
    <w:basedOn w:val="a"/>
    <w:qFormat/>
    <w:rsid w:val="001148D5"/>
    <w:pPr>
      <w:widowControl w:val="0"/>
      <w:shd w:val="clear" w:color="auto" w:fill="FFFFFF"/>
      <w:suppressAutoHyphens/>
      <w:spacing w:line="491" w:lineRule="exact"/>
      <w:ind w:hanging="1400"/>
      <w:jc w:val="both"/>
    </w:pPr>
    <w:rPr>
      <w:rFonts w:cs="Times New Roman"/>
      <w:sz w:val="22"/>
    </w:rPr>
  </w:style>
  <w:style w:type="paragraph" w:customStyle="1" w:styleId="Default">
    <w:name w:val="Default"/>
    <w:qFormat/>
    <w:rsid w:val="001148D5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9">
    <w:name w:val="Основной текст9"/>
    <w:basedOn w:val="a"/>
    <w:qFormat/>
    <w:rsid w:val="001148D5"/>
    <w:pPr>
      <w:widowControl w:val="0"/>
      <w:shd w:val="clear" w:color="auto" w:fill="FFFFFF"/>
      <w:suppressAutoHyphens/>
      <w:spacing w:line="278" w:lineRule="exact"/>
      <w:ind w:hanging="580"/>
      <w:jc w:val="center"/>
    </w:pPr>
    <w:rPr>
      <w:rFonts w:cs="Times New Roman"/>
      <w:color w:val="000000"/>
      <w:sz w:val="22"/>
      <w:lang w:eastAsia="ru-RU" w:bidi="ru-RU"/>
    </w:rPr>
  </w:style>
  <w:style w:type="character" w:customStyle="1" w:styleId="1d">
    <w:name w:val="Текст примечания Знак1"/>
    <w:basedOn w:val="a0"/>
    <w:uiPriority w:val="99"/>
    <w:semiHidden/>
    <w:rsid w:val="001148D5"/>
    <w:rPr>
      <w:rFonts w:ascii="Times New Roman" w:eastAsia="Times New Roman" w:hAnsi="Times New Roman" w:cs="Calibri"/>
      <w:sz w:val="20"/>
      <w:szCs w:val="20"/>
    </w:rPr>
  </w:style>
  <w:style w:type="character" w:customStyle="1" w:styleId="25">
    <w:name w:val="Тема примечания Знак2"/>
    <w:basedOn w:val="1d"/>
    <w:uiPriority w:val="99"/>
    <w:semiHidden/>
    <w:rsid w:val="001148D5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afff5">
    <w:name w:val="Содержимое врезки"/>
    <w:basedOn w:val="a"/>
    <w:qFormat/>
    <w:rsid w:val="001148D5"/>
    <w:pPr>
      <w:suppressAutoHyphens/>
      <w:spacing w:after="200" w:line="276" w:lineRule="auto"/>
      <w:ind w:firstLine="0"/>
    </w:pPr>
    <w:rPr>
      <w:rFonts w:asciiTheme="minorHAnsi" w:eastAsiaTheme="minorHAnsi" w:hAnsiTheme="minorHAnsi" w:cstheme="minorBidi"/>
      <w:sz w:val="22"/>
    </w:rPr>
  </w:style>
  <w:style w:type="paragraph" w:customStyle="1" w:styleId="1e">
    <w:name w:val="Стиль1"/>
    <w:basedOn w:val="1"/>
    <w:qFormat/>
    <w:rsid w:val="001148D5"/>
    <w:pPr>
      <w:spacing w:before="280" w:after="0"/>
      <w:outlineLvl w:val="9"/>
    </w:pPr>
  </w:style>
  <w:style w:type="paragraph" w:customStyle="1" w:styleId="afff6">
    <w:name w:val="Содержимое таблицы"/>
    <w:basedOn w:val="a"/>
    <w:qFormat/>
    <w:rsid w:val="001148D5"/>
    <w:pPr>
      <w:widowControl w:val="0"/>
      <w:suppressLineNumbers/>
      <w:suppressAutoHyphens/>
      <w:spacing w:after="200" w:line="276" w:lineRule="auto"/>
      <w:ind w:firstLine="0"/>
    </w:pPr>
    <w:rPr>
      <w:rFonts w:asciiTheme="minorHAnsi" w:eastAsiaTheme="minorHAnsi" w:hAnsiTheme="minorHAnsi" w:cstheme="minorBidi"/>
      <w:sz w:val="22"/>
    </w:rPr>
  </w:style>
  <w:style w:type="paragraph" w:customStyle="1" w:styleId="afff7">
    <w:name w:val="Заголовок таблицы"/>
    <w:basedOn w:val="afff6"/>
    <w:qFormat/>
    <w:rsid w:val="001148D5"/>
    <w:pPr>
      <w:jc w:val="center"/>
    </w:pPr>
    <w:rPr>
      <w:b/>
      <w:bCs/>
    </w:rPr>
  </w:style>
  <w:style w:type="paragraph" w:customStyle="1" w:styleId="1f">
    <w:name w:val="Текст сноски1"/>
    <w:basedOn w:val="a"/>
    <w:qFormat/>
    <w:rsid w:val="001148D5"/>
    <w:pPr>
      <w:suppressAutoHyphens/>
      <w:spacing w:line="276" w:lineRule="auto"/>
      <w:ind w:firstLine="0"/>
    </w:pPr>
    <w:rPr>
      <w:rFonts w:ascii="Calibri" w:eastAsia="Calibri" w:hAnsi="Calibri"/>
      <w:sz w:val="20"/>
      <w:szCs w:val="20"/>
      <w:lang w:eastAsia="zh-CN"/>
    </w:rPr>
  </w:style>
  <w:style w:type="paragraph" w:customStyle="1" w:styleId="afff8">
    <w:name w:val="Заголовок ОСНОВНОЙ"/>
    <w:basedOn w:val="a"/>
    <w:qFormat/>
    <w:rsid w:val="001148D5"/>
    <w:pPr>
      <w:keepNext/>
      <w:suppressAutoHyphens/>
      <w:spacing w:before="120" w:after="120" w:line="276" w:lineRule="auto"/>
      <w:jc w:val="both"/>
    </w:pPr>
    <w:rPr>
      <w:rFonts w:eastAsia="Microsoft YaHei" w:cs="Lucida Sans"/>
      <w:b/>
      <w:sz w:val="24"/>
      <w:szCs w:val="28"/>
      <w:lang w:eastAsia="zh-CN"/>
    </w:rPr>
  </w:style>
  <w:style w:type="paragraph" w:customStyle="1" w:styleId="font16">
    <w:name w:val="font16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15">
    <w:name w:val="font15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14">
    <w:name w:val="font14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13">
    <w:name w:val="font13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12">
    <w:name w:val="font12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11">
    <w:name w:val="font11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10">
    <w:name w:val="font10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p31">
    <w:name w:val="p31"/>
    <w:basedOn w:val="a"/>
    <w:qFormat/>
    <w:rsid w:val="001148D5"/>
    <w:pP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322">
    <w:name w:val="xl322"/>
    <w:basedOn w:val="a"/>
    <w:qFormat/>
    <w:rsid w:val="001148D5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21">
    <w:name w:val="xl32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20">
    <w:name w:val="xl320"/>
    <w:basedOn w:val="a"/>
    <w:qFormat/>
    <w:rsid w:val="001148D5"/>
    <w:pPr>
      <w:pBdr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9">
    <w:name w:val="xl319"/>
    <w:basedOn w:val="a"/>
    <w:qFormat/>
    <w:rsid w:val="001148D5"/>
    <w:pPr>
      <w:pBdr>
        <w:top w:val="single" w:sz="4" w:space="0" w:color="000000"/>
        <w:lef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8">
    <w:name w:val="xl318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317">
    <w:name w:val="xl317"/>
    <w:basedOn w:val="a"/>
    <w:qFormat/>
    <w:rsid w:val="001148D5"/>
    <w:pPr>
      <w:pBdr>
        <w:left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6">
    <w:name w:val="xl316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5">
    <w:name w:val="xl315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4">
    <w:name w:val="xl314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3">
    <w:name w:val="xl313"/>
    <w:basedOn w:val="a"/>
    <w:qFormat/>
    <w:rsid w:val="001148D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2">
    <w:name w:val="xl312"/>
    <w:basedOn w:val="a"/>
    <w:qFormat/>
    <w:rsid w:val="001148D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1">
    <w:name w:val="xl31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0">
    <w:name w:val="xl310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9">
    <w:name w:val="xl309"/>
    <w:basedOn w:val="a"/>
    <w:qFormat/>
    <w:rsid w:val="001148D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EECE1"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8">
    <w:name w:val="xl308"/>
    <w:basedOn w:val="a"/>
    <w:qFormat/>
    <w:rsid w:val="001148D5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7">
    <w:name w:val="xl307"/>
    <w:basedOn w:val="a"/>
    <w:qFormat/>
    <w:rsid w:val="001148D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6">
    <w:name w:val="xl306"/>
    <w:basedOn w:val="a"/>
    <w:qFormat/>
    <w:rsid w:val="001148D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5">
    <w:name w:val="xl305"/>
    <w:basedOn w:val="a"/>
    <w:qFormat/>
    <w:rsid w:val="001148D5"/>
    <w:pPr>
      <w:pBdr>
        <w:top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4">
    <w:name w:val="xl304"/>
    <w:basedOn w:val="a"/>
    <w:qFormat/>
    <w:rsid w:val="001148D5"/>
    <w:pPr>
      <w:pBdr>
        <w:top w:val="single" w:sz="4" w:space="0" w:color="000000"/>
        <w:lef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3">
    <w:name w:val="xl30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2">
    <w:name w:val="xl30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1">
    <w:name w:val="xl30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0">
    <w:name w:val="xl300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99">
    <w:name w:val="xl299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98">
    <w:name w:val="xl298"/>
    <w:basedOn w:val="a"/>
    <w:qFormat/>
    <w:rsid w:val="001148D5"/>
    <w:pPr>
      <w:pBdr>
        <w:top w:val="single" w:sz="4" w:space="0" w:color="000000"/>
        <w:bottom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7">
    <w:name w:val="xl297"/>
    <w:basedOn w:val="a"/>
    <w:qFormat/>
    <w:rsid w:val="001148D5"/>
    <w:pPr>
      <w:pBdr>
        <w:top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6">
    <w:name w:val="xl296"/>
    <w:basedOn w:val="a"/>
    <w:qFormat/>
    <w:rsid w:val="001148D5"/>
    <w:pPr>
      <w:pBdr>
        <w:top w:val="single" w:sz="4" w:space="0" w:color="000000"/>
        <w:bottom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5">
    <w:name w:val="xl295"/>
    <w:basedOn w:val="a"/>
    <w:qFormat/>
    <w:rsid w:val="001148D5"/>
    <w:pP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4">
    <w:name w:val="xl294"/>
    <w:basedOn w:val="a"/>
    <w:qFormat/>
    <w:rsid w:val="001148D5"/>
    <w:pPr>
      <w:pBdr>
        <w:top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3">
    <w:name w:val="xl293"/>
    <w:basedOn w:val="a"/>
    <w:qFormat/>
    <w:rsid w:val="001148D5"/>
    <w:pPr>
      <w:pBdr>
        <w:top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92">
    <w:name w:val="xl29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91">
    <w:name w:val="xl29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90">
    <w:name w:val="xl29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9">
    <w:name w:val="xl28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  <w:jc w:val="right"/>
    </w:pPr>
    <w:rPr>
      <w:rFonts w:cs="Times New Roman"/>
      <w:sz w:val="24"/>
      <w:szCs w:val="24"/>
      <w:lang w:eastAsia="zh-CN"/>
    </w:rPr>
  </w:style>
  <w:style w:type="paragraph" w:customStyle="1" w:styleId="xl288">
    <w:name w:val="xl28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  <w:jc w:val="right"/>
    </w:pPr>
    <w:rPr>
      <w:rFonts w:cs="Times New Roman"/>
      <w:sz w:val="24"/>
      <w:szCs w:val="24"/>
      <w:lang w:eastAsia="zh-CN"/>
    </w:rPr>
  </w:style>
  <w:style w:type="paragraph" w:customStyle="1" w:styleId="xl287">
    <w:name w:val="xl28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ABF8F"/>
      <w:spacing w:before="280" w:after="280" w:line="276" w:lineRule="auto"/>
      <w:ind w:firstLine="0"/>
      <w:textAlignment w:val="top"/>
    </w:pPr>
    <w:rPr>
      <w:rFonts w:cs="Times New Roman"/>
      <w:sz w:val="20"/>
      <w:szCs w:val="20"/>
      <w:lang w:eastAsia="zh-CN"/>
    </w:rPr>
  </w:style>
  <w:style w:type="paragraph" w:customStyle="1" w:styleId="xl286">
    <w:name w:val="xl28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5">
    <w:name w:val="xl285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4">
    <w:name w:val="xl28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83">
    <w:name w:val="xl283"/>
    <w:basedOn w:val="a"/>
    <w:qFormat/>
    <w:rsid w:val="001148D5"/>
    <w:pP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2">
    <w:name w:val="xl28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2D05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81">
    <w:name w:val="xl28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80">
    <w:name w:val="xl28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color w:val="FF0000"/>
      <w:sz w:val="24"/>
      <w:szCs w:val="24"/>
      <w:lang w:eastAsia="zh-CN"/>
    </w:rPr>
  </w:style>
  <w:style w:type="paragraph" w:customStyle="1" w:styleId="xl279">
    <w:name w:val="xl27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8">
    <w:name w:val="xl27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7">
    <w:name w:val="xl277"/>
    <w:basedOn w:val="a"/>
    <w:qFormat/>
    <w:rsid w:val="001148D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6">
    <w:name w:val="xl27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5">
    <w:name w:val="xl27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4">
    <w:name w:val="xl27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3">
    <w:name w:val="xl27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2">
    <w:name w:val="xl27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1">
    <w:name w:val="xl271"/>
    <w:basedOn w:val="a"/>
    <w:qFormat/>
    <w:rsid w:val="001148D5"/>
    <w:pPr>
      <w:pBdr>
        <w:left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0">
    <w:name w:val="xl270"/>
    <w:basedOn w:val="a"/>
    <w:qFormat/>
    <w:rsid w:val="001148D5"/>
    <w:pPr>
      <w:pBdr>
        <w:top w:val="single" w:sz="4" w:space="0" w:color="000000"/>
        <w:lef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9">
    <w:name w:val="xl26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8">
    <w:name w:val="xl26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7">
    <w:name w:val="xl26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6">
    <w:name w:val="xl26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5">
    <w:name w:val="xl265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4">
    <w:name w:val="xl26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3">
    <w:name w:val="xl26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2">
    <w:name w:val="xl26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1">
    <w:name w:val="xl26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0">
    <w:name w:val="xl26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9">
    <w:name w:val="xl25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8">
    <w:name w:val="xl25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7">
    <w:name w:val="xl25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6">
    <w:name w:val="xl25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5">
    <w:name w:val="xl25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4">
    <w:name w:val="xl25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3">
    <w:name w:val="xl25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2">
    <w:name w:val="xl25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51">
    <w:name w:val="xl25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50">
    <w:name w:val="xl250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9">
    <w:name w:val="xl24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8">
    <w:name w:val="xl24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7">
    <w:name w:val="xl24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6">
    <w:name w:val="xl24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5">
    <w:name w:val="xl245"/>
    <w:basedOn w:val="a"/>
    <w:qFormat/>
    <w:rsid w:val="001148D5"/>
    <w:pPr>
      <w:shd w:val="clear" w:color="auto" w:fill="FFFFF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44">
    <w:name w:val="xl24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3">
    <w:name w:val="xl24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2">
    <w:name w:val="xl24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1">
    <w:name w:val="xl241"/>
    <w:basedOn w:val="a"/>
    <w:qFormat/>
    <w:rsid w:val="001148D5"/>
    <w:pPr>
      <w:pBdr>
        <w:left w:val="single" w:sz="8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0">
    <w:name w:val="xl24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9">
    <w:name w:val="xl23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8">
    <w:name w:val="xl23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7">
    <w:name w:val="xl237"/>
    <w:basedOn w:val="a"/>
    <w:qFormat/>
    <w:rsid w:val="001148D5"/>
    <w:pPr>
      <w:pBdr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36">
    <w:name w:val="xl236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35">
    <w:name w:val="xl235"/>
    <w:basedOn w:val="a"/>
    <w:qFormat/>
    <w:rsid w:val="001148D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34">
    <w:name w:val="xl234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3">
    <w:name w:val="xl23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2">
    <w:name w:val="xl23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1">
    <w:name w:val="xl23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0">
    <w:name w:val="xl23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29">
    <w:name w:val="xl22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8">
    <w:name w:val="xl22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7">
    <w:name w:val="xl22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6">
    <w:name w:val="xl22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5">
    <w:name w:val="xl22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4">
    <w:name w:val="xl224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3">
    <w:name w:val="xl22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2">
    <w:name w:val="xl22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1">
    <w:name w:val="xl22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0">
    <w:name w:val="xl22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9">
    <w:name w:val="xl21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8">
    <w:name w:val="xl21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b/>
      <w:bCs/>
      <w:sz w:val="24"/>
      <w:szCs w:val="24"/>
      <w:lang w:eastAsia="zh-CN"/>
    </w:rPr>
  </w:style>
  <w:style w:type="paragraph" w:customStyle="1" w:styleId="xl217">
    <w:name w:val="xl21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6">
    <w:name w:val="xl21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right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5">
    <w:name w:val="xl21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4">
    <w:name w:val="xl21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13">
    <w:name w:val="xl21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2">
    <w:name w:val="xl212"/>
    <w:basedOn w:val="a"/>
    <w:qFormat/>
    <w:rsid w:val="001148D5"/>
    <w:pP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1">
    <w:name w:val="xl211"/>
    <w:basedOn w:val="a"/>
    <w:qFormat/>
    <w:rsid w:val="001148D5"/>
    <w:pP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0">
    <w:name w:val="xl21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09">
    <w:name w:val="xl20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08">
    <w:name w:val="xl20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font9">
    <w:name w:val="font9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afff9">
    <w:name w:val="Текст ЛПВ"/>
    <w:basedOn w:val="a"/>
    <w:qFormat/>
    <w:rsid w:val="001148D5"/>
    <w:pPr>
      <w:suppressAutoHyphens/>
      <w:spacing w:line="276" w:lineRule="auto"/>
      <w:jc w:val="both"/>
    </w:pPr>
    <w:rPr>
      <w:rFonts w:eastAsia="Calibri"/>
      <w:lang w:val="en-US" w:eastAsia="zh-CN"/>
    </w:rPr>
  </w:style>
  <w:style w:type="paragraph" w:customStyle="1" w:styleId="info">
    <w:name w:val="info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1f0">
    <w:name w:val="Текст концевой сноски1"/>
    <w:basedOn w:val="a"/>
    <w:qFormat/>
    <w:rsid w:val="001148D5"/>
    <w:pPr>
      <w:suppressAutoHyphens/>
      <w:spacing w:line="276" w:lineRule="auto"/>
      <w:ind w:firstLine="0"/>
    </w:pPr>
    <w:rPr>
      <w:rFonts w:ascii="Calibri" w:eastAsia="Calibri" w:hAnsi="Calibri"/>
      <w:sz w:val="20"/>
      <w:szCs w:val="20"/>
      <w:lang w:eastAsia="zh-CN"/>
    </w:rPr>
  </w:style>
  <w:style w:type="paragraph" w:customStyle="1" w:styleId="c">
    <w:name w:val="c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t">
    <w:name w:val="t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text-justif">
    <w:name w:val="text-justif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810">
    <w:name w:val="Заголовок 81"/>
    <w:basedOn w:val="a"/>
    <w:next w:val="a"/>
    <w:qFormat/>
    <w:rsid w:val="001148D5"/>
    <w:pPr>
      <w:keepNext/>
      <w:keepLines/>
      <w:suppressAutoHyphens/>
      <w:spacing w:before="200" w:line="252" w:lineRule="auto"/>
      <w:ind w:firstLine="0"/>
    </w:pPr>
    <w:rPr>
      <w:rFonts w:ascii="Calibri Light" w:hAnsi="Calibri Light" w:cs="Calibri Light"/>
      <w:color w:val="404040"/>
      <w:sz w:val="20"/>
      <w:szCs w:val="20"/>
      <w:lang w:eastAsia="zh-CN"/>
    </w:rPr>
  </w:style>
  <w:style w:type="paragraph" w:customStyle="1" w:styleId="afffa">
    <w:name w:val="a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styleId="26">
    <w:name w:val="Body Text 2"/>
    <w:basedOn w:val="a"/>
    <w:link w:val="211"/>
    <w:qFormat/>
    <w:rsid w:val="001148D5"/>
    <w:pPr>
      <w:suppressAutoHyphens/>
      <w:spacing w:after="120" w:line="480" w:lineRule="auto"/>
      <w:ind w:firstLine="0"/>
    </w:pPr>
    <w:rPr>
      <w:rFonts w:cs="Times New Roman"/>
      <w:sz w:val="24"/>
      <w:szCs w:val="24"/>
      <w:lang w:eastAsia="zh-CN"/>
    </w:rPr>
  </w:style>
  <w:style w:type="character" w:customStyle="1" w:styleId="211">
    <w:name w:val="Основной текст 2 Знак1"/>
    <w:basedOn w:val="a0"/>
    <w:link w:val="26"/>
    <w:rsid w:val="001148D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95">
    <w:name w:val="xl9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94">
    <w:name w:val="xl9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91">
    <w:name w:val="xl191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90">
    <w:name w:val="xl190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9">
    <w:name w:val="xl18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88">
    <w:name w:val="xl18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87">
    <w:name w:val="xl18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86">
    <w:name w:val="xl18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5">
    <w:name w:val="xl18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4">
    <w:name w:val="xl184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3">
    <w:name w:val="xl18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2">
    <w:name w:val="xl18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1">
    <w:name w:val="xl18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0">
    <w:name w:val="xl18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9">
    <w:name w:val="xl17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8">
    <w:name w:val="xl17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7">
    <w:name w:val="xl17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6">
    <w:name w:val="xl17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5">
    <w:name w:val="xl175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4">
    <w:name w:val="xl17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3">
    <w:name w:val="xl17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2">
    <w:name w:val="xl17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1">
    <w:name w:val="xl17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0">
    <w:name w:val="xl17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69">
    <w:name w:val="xl16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68">
    <w:name w:val="xl16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7">
    <w:name w:val="xl16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6">
    <w:name w:val="xl16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5">
    <w:name w:val="xl16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4">
    <w:name w:val="xl164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3">
    <w:name w:val="xl163"/>
    <w:basedOn w:val="a"/>
    <w:qFormat/>
    <w:rsid w:val="001148D5"/>
    <w:pPr>
      <w:pBdr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2">
    <w:name w:val="xl162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1">
    <w:name w:val="xl161"/>
    <w:basedOn w:val="a"/>
    <w:qFormat/>
    <w:rsid w:val="001148D5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60">
    <w:name w:val="xl16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9">
    <w:name w:val="xl15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58">
    <w:name w:val="xl15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7">
    <w:name w:val="xl15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6">
    <w:name w:val="xl156"/>
    <w:basedOn w:val="a"/>
    <w:qFormat/>
    <w:rsid w:val="001148D5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5">
    <w:name w:val="xl155"/>
    <w:basedOn w:val="a"/>
    <w:qFormat/>
    <w:rsid w:val="001148D5"/>
    <w:pPr>
      <w:pBdr>
        <w:top w:val="single" w:sz="4" w:space="0" w:color="000000"/>
        <w:left w:val="single" w:sz="8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4">
    <w:name w:val="xl154"/>
    <w:basedOn w:val="a"/>
    <w:qFormat/>
    <w:rsid w:val="001148D5"/>
    <w:pPr>
      <w:pBdr>
        <w:top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3">
    <w:name w:val="xl153"/>
    <w:basedOn w:val="a"/>
    <w:qFormat/>
    <w:rsid w:val="001148D5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</w:pPr>
    <w:rPr>
      <w:rFonts w:cs="Times New Roman"/>
      <w:sz w:val="24"/>
      <w:szCs w:val="24"/>
      <w:lang w:eastAsia="zh-CN"/>
    </w:rPr>
  </w:style>
  <w:style w:type="paragraph" w:customStyle="1" w:styleId="xl152">
    <w:name w:val="xl152"/>
    <w:basedOn w:val="a"/>
    <w:qFormat/>
    <w:rsid w:val="001148D5"/>
    <w:pPr>
      <w:pBdr>
        <w:top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</w:pPr>
    <w:rPr>
      <w:rFonts w:cs="Times New Roman"/>
      <w:sz w:val="24"/>
      <w:szCs w:val="24"/>
      <w:lang w:eastAsia="zh-CN"/>
    </w:rPr>
  </w:style>
  <w:style w:type="paragraph" w:customStyle="1" w:styleId="xl151">
    <w:name w:val="xl151"/>
    <w:basedOn w:val="a"/>
    <w:qFormat/>
    <w:rsid w:val="001148D5"/>
    <w:pPr>
      <w:pBdr>
        <w:top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50">
    <w:name w:val="xl150"/>
    <w:basedOn w:val="a"/>
    <w:qFormat/>
    <w:rsid w:val="001148D5"/>
    <w:pPr>
      <w:pBdr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9">
    <w:name w:val="xl149"/>
    <w:basedOn w:val="a"/>
    <w:qFormat/>
    <w:rsid w:val="001148D5"/>
    <w:pPr>
      <w:pBdr>
        <w:top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8">
    <w:name w:val="xl148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7">
    <w:name w:val="xl147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6">
    <w:name w:val="xl146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5">
    <w:name w:val="xl145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4">
    <w:name w:val="xl14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43">
    <w:name w:val="xl14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42">
    <w:name w:val="xl14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1">
    <w:name w:val="xl14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0">
    <w:name w:val="xl14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9">
    <w:name w:val="xl13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font8">
    <w:name w:val="font8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7">
    <w:name w:val="font7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5">
    <w:name w:val="font5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xl138">
    <w:name w:val="xl13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7">
    <w:name w:val="xl137"/>
    <w:basedOn w:val="a"/>
    <w:qFormat/>
    <w:rsid w:val="001148D5"/>
    <w:pPr>
      <w:pBdr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6">
    <w:name w:val="xl13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35">
    <w:name w:val="xl135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4">
    <w:name w:val="xl134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3">
    <w:name w:val="xl133"/>
    <w:basedOn w:val="a"/>
    <w:qFormat/>
    <w:rsid w:val="001148D5"/>
    <w:pPr>
      <w:pBdr>
        <w:top w:val="single" w:sz="4" w:space="0" w:color="000000"/>
        <w:lef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2">
    <w:name w:val="xl13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1">
    <w:name w:val="xl131"/>
    <w:basedOn w:val="a"/>
    <w:qFormat/>
    <w:rsid w:val="001148D5"/>
    <w:pP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30">
    <w:name w:val="xl13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9">
    <w:name w:val="xl12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8">
    <w:name w:val="xl12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7">
    <w:name w:val="xl12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6">
    <w:name w:val="xl12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5">
    <w:name w:val="xl125"/>
    <w:basedOn w:val="a"/>
    <w:qFormat/>
    <w:rsid w:val="001148D5"/>
    <w:pP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4">
    <w:name w:val="xl12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3">
    <w:name w:val="xl12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2">
    <w:name w:val="xl12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1">
    <w:name w:val="xl121"/>
    <w:basedOn w:val="a"/>
    <w:qFormat/>
    <w:rsid w:val="001148D5"/>
    <w:pP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0">
    <w:name w:val="xl12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9">
    <w:name w:val="xl11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8">
    <w:name w:val="xl11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7">
    <w:name w:val="xl11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6">
    <w:name w:val="xl11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5">
    <w:name w:val="xl11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14">
    <w:name w:val="xl11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13">
    <w:name w:val="xl11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2">
    <w:name w:val="xl11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1">
    <w:name w:val="xl11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0">
    <w:name w:val="xl11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9">
    <w:name w:val="xl10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8">
    <w:name w:val="xl10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7">
    <w:name w:val="xl10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6">
    <w:name w:val="xl10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5">
    <w:name w:val="xl105"/>
    <w:basedOn w:val="a"/>
    <w:qFormat/>
    <w:rsid w:val="001148D5"/>
    <w:pP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4">
    <w:name w:val="xl10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3">
    <w:name w:val="xl10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2">
    <w:name w:val="xl102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Arial" w:hAnsi="Arial" w:cs="Arial"/>
      <w:sz w:val="20"/>
      <w:szCs w:val="20"/>
      <w:lang w:eastAsia="zh-CN"/>
    </w:rPr>
  </w:style>
  <w:style w:type="paragraph" w:customStyle="1" w:styleId="xl101">
    <w:name w:val="xl10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0">
    <w:name w:val="xl100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27">
    <w:name w:val="Обычный2"/>
    <w:basedOn w:val="a"/>
    <w:qFormat/>
    <w:rsid w:val="001148D5"/>
    <w:pPr>
      <w:suppressAutoHyphens/>
      <w:spacing w:line="360" w:lineRule="auto"/>
      <w:jc w:val="both"/>
    </w:pPr>
    <w:rPr>
      <w:rFonts w:cs="Times New Roman"/>
      <w:sz w:val="24"/>
      <w:szCs w:val="24"/>
      <w:lang w:eastAsia="zh-CN"/>
    </w:rPr>
  </w:style>
  <w:style w:type="paragraph" w:customStyle="1" w:styleId="xl98">
    <w:name w:val="xl9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97">
    <w:name w:val="xl9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96">
    <w:name w:val="xl9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rtejustify">
    <w:name w:val="rtejustify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1f1">
    <w:name w:val="Заголовок оглавления1"/>
    <w:basedOn w:val="1"/>
    <w:next w:val="a"/>
    <w:qFormat/>
    <w:rsid w:val="001148D5"/>
    <w:pPr>
      <w:keepNext/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  <w:lang w:eastAsia="zh-CN"/>
    </w:rPr>
  </w:style>
  <w:style w:type="paragraph" w:customStyle="1" w:styleId="aj">
    <w:name w:val="aj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1f2">
    <w:name w:val="Обычный1"/>
    <w:qFormat/>
    <w:rsid w:val="001148D5"/>
    <w:pPr>
      <w:suppressAutoHyphens/>
      <w:spacing w:after="0" w:line="288" w:lineRule="auto"/>
      <w:ind w:firstLine="567"/>
      <w:jc w:val="both"/>
    </w:pPr>
    <w:rPr>
      <w:rFonts w:ascii="Arial" w:eastAsia="Times New Roman" w:hAnsi="Arial" w:cs="Arial"/>
      <w:szCs w:val="20"/>
      <w:lang w:eastAsia="zh-CN"/>
    </w:rPr>
  </w:style>
  <w:style w:type="paragraph" w:styleId="28">
    <w:name w:val="Body Text Indent 2"/>
    <w:basedOn w:val="a"/>
    <w:link w:val="212"/>
    <w:qFormat/>
    <w:rsid w:val="001148D5"/>
    <w:pPr>
      <w:suppressAutoHyphens/>
      <w:spacing w:after="120" w:line="480" w:lineRule="auto"/>
      <w:ind w:left="283" w:firstLine="0"/>
    </w:pPr>
    <w:rPr>
      <w:rFonts w:ascii="Calibri" w:hAnsi="Calibri"/>
      <w:sz w:val="22"/>
      <w:lang w:eastAsia="zh-CN"/>
    </w:rPr>
  </w:style>
  <w:style w:type="character" w:customStyle="1" w:styleId="212">
    <w:name w:val="Основной текст с отступом 2 Знак1"/>
    <w:basedOn w:val="a0"/>
    <w:link w:val="28"/>
    <w:rsid w:val="001148D5"/>
    <w:rPr>
      <w:rFonts w:ascii="Calibri" w:eastAsia="Times New Roman" w:hAnsi="Calibri" w:cs="Calibri"/>
      <w:lang w:eastAsia="zh-CN"/>
    </w:rPr>
  </w:style>
  <w:style w:type="paragraph" w:customStyle="1" w:styleId="1f3">
    <w:name w:val="Основной текст1"/>
    <w:basedOn w:val="a"/>
    <w:qFormat/>
    <w:rsid w:val="001148D5"/>
    <w:pPr>
      <w:widowControl w:val="0"/>
      <w:suppressAutoHyphens/>
      <w:spacing w:line="252" w:lineRule="auto"/>
      <w:ind w:firstLine="400"/>
    </w:pPr>
    <w:rPr>
      <w:rFonts w:cs="Times New Roman"/>
      <w:sz w:val="26"/>
      <w:szCs w:val="26"/>
      <w:lang w:eastAsia="zh-CN"/>
    </w:rPr>
  </w:style>
  <w:style w:type="paragraph" w:customStyle="1" w:styleId="paragraph">
    <w:name w:val="paragraph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610">
    <w:name w:val="Заголовок 6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i/>
      <w:iCs/>
      <w:color w:val="243F60"/>
      <w:sz w:val="22"/>
      <w:lang w:eastAsia="zh-CN"/>
    </w:rPr>
  </w:style>
  <w:style w:type="paragraph" w:customStyle="1" w:styleId="510">
    <w:name w:val="Заголовок 5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color w:val="243F60"/>
      <w:sz w:val="22"/>
      <w:lang w:eastAsia="zh-CN"/>
    </w:rPr>
  </w:style>
  <w:style w:type="paragraph" w:customStyle="1" w:styleId="410">
    <w:name w:val="Заголовок 4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b/>
      <w:bCs/>
      <w:i/>
      <w:iCs/>
      <w:color w:val="4F81BD"/>
      <w:sz w:val="22"/>
      <w:lang w:eastAsia="zh-CN"/>
    </w:rPr>
  </w:style>
  <w:style w:type="paragraph" w:customStyle="1" w:styleId="310">
    <w:name w:val="Заголовок 3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b/>
      <w:bCs/>
      <w:color w:val="4F81BD"/>
      <w:sz w:val="22"/>
      <w:lang w:eastAsia="zh-CN"/>
    </w:rPr>
  </w:style>
  <w:style w:type="paragraph" w:customStyle="1" w:styleId="213">
    <w:name w:val="Заголовок 2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b/>
      <w:bCs/>
      <w:color w:val="4F81BD"/>
      <w:sz w:val="26"/>
      <w:szCs w:val="26"/>
      <w:lang w:eastAsia="zh-CN"/>
    </w:rPr>
  </w:style>
  <w:style w:type="paragraph" w:customStyle="1" w:styleId="SingleTxtGR">
    <w:name w:val="_ Single Txt_GR"/>
    <w:basedOn w:val="a"/>
    <w:qFormat/>
    <w:rsid w:val="001148D5"/>
    <w:pPr>
      <w:suppressAutoHyphens/>
      <w:spacing w:after="120" w:line="240" w:lineRule="atLeast"/>
      <w:ind w:left="1134" w:right="1134" w:firstLine="0"/>
      <w:jc w:val="both"/>
    </w:pPr>
    <w:rPr>
      <w:rFonts w:cs="Times New Roman"/>
      <w:w w:val="103"/>
      <w:sz w:val="20"/>
      <w:szCs w:val="20"/>
      <w:lang w:eastAsia="zh-CN"/>
    </w:rPr>
  </w:style>
  <w:style w:type="paragraph" w:customStyle="1" w:styleId="ConsPlusTitle">
    <w:name w:val="ConsPlusTitle"/>
    <w:qFormat/>
    <w:rsid w:val="001148D5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zh-CN"/>
    </w:rPr>
  </w:style>
  <w:style w:type="paragraph" w:customStyle="1" w:styleId="ConsPlusNormal">
    <w:name w:val="ConsPlusNormal"/>
    <w:qFormat/>
    <w:rsid w:val="001148D5"/>
    <w:pPr>
      <w:widowControl w:val="0"/>
      <w:suppressAutoHyphens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NEW">
    <w:name w:val="Обычный NEW"/>
    <w:basedOn w:val="a"/>
    <w:qFormat/>
    <w:rsid w:val="001148D5"/>
    <w:pPr>
      <w:suppressAutoHyphens/>
      <w:spacing w:line="360" w:lineRule="auto"/>
      <w:jc w:val="both"/>
    </w:pPr>
    <w:rPr>
      <w:rFonts w:eastAsia="Calibri" w:cs="Times New Roman"/>
      <w:sz w:val="24"/>
      <w:szCs w:val="24"/>
      <w:lang w:eastAsia="zh-CN"/>
    </w:rPr>
  </w:style>
  <w:style w:type="paragraph" w:customStyle="1" w:styleId="indexheading111111">
    <w:name w:val="index heading111111"/>
    <w:qFormat/>
    <w:rsid w:val="001148D5"/>
    <w:pPr>
      <w:keepNext/>
      <w:suppressAutoHyphens/>
      <w:spacing w:before="240" w:after="120" w:line="240" w:lineRule="auto"/>
      <w:ind w:firstLine="709"/>
      <w:jc w:val="both"/>
    </w:pPr>
    <w:rPr>
      <w:rFonts w:ascii="Liberation Sans" w:eastAsia="PingFang SC" w:hAnsi="Liberation Sans" w:cs="Arial Unicode MS"/>
      <w:sz w:val="28"/>
      <w:szCs w:val="28"/>
      <w:lang w:eastAsia="zh-CN"/>
    </w:rPr>
  </w:style>
  <w:style w:type="paragraph" w:customStyle="1" w:styleId="caption111111">
    <w:name w:val="caption111111"/>
    <w:basedOn w:val="a"/>
    <w:qFormat/>
    <w:rsid w:val="001148D5"/>
    <w:pPr>
      <w:suppressAutoHyphens/>
      <w:spacing w:before="120" w:after="120" w:line="276" w:lineRule="auto"/>
      <w:jc w:val="both"/>
    </w:pPr>
    <w:rPr>
      <w:rFonts w:eastAsia="Calibri" w:cs="Arial Unicode MS"/>
      <w:i/>
      <w:iCs/>
      <w:sz w:val="24"/>
      <w:szCs w:val="24"/>
      <w:lang w:eastAsia="zh-CN"/>
    </w:rPr>
  </w:style>
  <w:style w:type="character" w:customStyle="1" w:styleId="50">
    <w:name w:val="Основной текст (5)_"/>
    <w:basedOn w:val="a0"/>
    <w:link w:val="52"/>
    <w:rsid w:val="001148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0"/>
    <w:rsid w:val="001148D5"/>
    <w:pPr>
      <w:widowControl w:val="0"/>
      <w:shd w:val="clear" w:color="auto" w:fill="FFFFFF"/>
      <w:spacing w:after="300" w:line="644" w:lineRule="exact"/>
      <w:ind w:hanging="140"/>
      <w:jc w:val="center"/>
    </w:pPr>
    <w:rPr>
      <w:rFonts w:cs="Times New Roman"/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index heading" w:uiPriority="0"/>
    <w:lsdException w:name="caption" w:uiPriority="0" w:qFormat="1"/>
    <w:lsdException w:name="footnote reference" w:uiPriority="0"/>
    <w:lsdException w:name="annotation reference" w:qFormat="1"/>
    <w:lsdException w:name="line number" w:uiPriority="0" w:qFormat="1"/>
    <w:lsdException w:name="page number" w:uiPriority="0" w:qFormat="1"/>
    <w:lsdException w:name="endnote reference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2" w:uiPriority="0" w:qFormat="1"/>
    <w:lsdException w:name="Body Text Indent 2" w:uiPriority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link w:val="10"/>
    <w:uiPriority w:val="9"/>
    <w:qFormat/>
    <w:rsid w:val="001148D5"/>
    <w:pPr>
      <w:suppressAutoHyphens/>
      <w:spacing w:after="120"/>
      <w:jc w:val="both"/>
      <w:outlineLvl w:val="0"/>
    </w:pPr>
    <w:rPr>
      <w:rFonts w:cs="Times New Roman"/>
      <w:b/>
      <w:bCs/>
      <w:kern w:val="2"/>
      <w:sz w:val="24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148D5"/>
    <w:pPr>
      <w:keepNext/>
      <w:keepLines/>
      <w:suppressAutoHyphens/>
      <w:spacing w:before="200" w:line="276" w:lineRule="auto"/>
      <w:ind w:firstLine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148D5"/>
    <w:pPr>
      <w:keepNext/>
      <w:keepLines/>
      <w:suppressAutoHyphens/>
      <w:spacing w:before="20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1148D5"/>
    <w:rPr>
      <w:rFonts w:ascii="Times New Roman" w:eastAsia="Times New Roman" w:hAnsi="Times New Roman" w:cs="Times New Roman"/>
      <w:b/>
      <w:bCs/>
      <w:kern w:val="2"/>
      <w:sz w:val="24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1148D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qFormat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qFormat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character" w:customStyle="1" w:styleId="a7">
    <w:name w:val="Абзац списка Знак"/>
    <w:link w:val="a6"/>
    <w:uiPriority w:val="34"/>
    <w:qFormat/>
    <w:rsid w:val="001148D5"/>
    <w:rPr>
      <w:rFonts w:ascii="Times New Roman" w:eastAsia="Calibri" w:hAnsi="Times New Roman" w:cs="Times New Roman"/>
      <w:sz w:val="28"/>
    </w:rPr>
  </w:style>
  <w:style w:type="table" w:styleId="a8">
    <w:name w:val="Table Grid"/>
    <w:basedOn w:val="a1"/>
    <w:uiPriority w:val="5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header"/>
    <w:basedOn w:val="a"/>
    <w:link w:val="aa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qFormat/>
    <w:rsid w:val="00695B61"/>
    <w:rPr>
      <w:rFonts w:ascii="Times New Roman" w:eastAsia="Times New Roman" w:hAnsi="Times New Roman" w:cs="Calibri"/>
      <w:sz w:val="28"/>
    </w:rPr>
  </w:style>
  <w:style w:type="paragraph" w:styleId="ab">
    <w:name w:val="footer"/>
    <w:basedOn w:val="a"/>
    <w:link w:val="ac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qFormat/>
    <w:rsid w:val="00695B61"/>
    <w:rPr>
      <w:rFonts w:ascii="Times New Roman" w:eastAsia="Times New Roman" w:hAnsi="Times New Roman" w:cs="Calibri"/>
      <w:sz w:val="28"/>
    </w:rPr>
  </w:style>
  <w:style w:type="paragraph" w:styleId="ad">
    <w:name w:val="Body Text"/>
    <w:basedOn w:val="a"/>
    <w:link w:val="ae"/>
    <w:qFormat/>
    <w:rsid w:val="0099796B"/>
    <w:pPr>
      <w:suppressAutoHyphens/>
      <w:overflowPunct w:val="0"/>
      <w:autoSpaceDE w:val="0"/>
      <w:spacing w:after="120"/>
      <w:ind w:firstLine="0"/>
      <w:textAlignment w:val="baseline"/>
    </w:pPr>
    <w:rPr>
      <w:rFonts w:cs="Times New Roman"/>
      <w:szCs w:val="20"/>
      <w:lang w:eastAsia="ar-SA"/>
    </w:rPr>
  </w:style>
  <w:style w:type="character" w:customStyle="1" w:styleId="ae">
    <w:name w:val="Основной текст Знак"/>
    <w:basedOn w:val="a0"/>
    <w:link w:val="ad"/>
    <w:qFormat/>
    <w:rsid w:val="0099796B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FontStyle21">
    <w:name w:val="Font Style21"/>
    <w:basedOn w:val="a0"/>
    <w:rsid w:val="0099796B"/>
    <w:rPr>
      <w:rFonts w:ascii="Times New Roman" w:hAnsi="Times New Roman" w:cs="Times New Roman" w:hint="default"/>
      <w:sz w:val="26"/>
      <w:szCs w:val="26"/>
    </w:rPr>
  </w:style>
  <w:style w:type="paragraph" w:styleId="af">
    <w:name w:val="No Spacing"/>
    <w:uiPriority w:val="1"/>
    <w:qFormat/>
    <w:rsid w:val="0099796B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textrun">
    <w:name w:val="textrun"/>
    <w:basedOn w:val="a0"/>
    <w:rsid w:val="00A70F7B"/>
  </w:style>
  <w:style w:type="table" w:customStyle="1" w:styleId="11">
    <w:name w:val="Сетка таблицы1"/>
    <w:basedOn w:val="a1"/>
    <w:next w:val="a8"/>
    <w:uiPriority w:val="59"/>
    <w:rsid w:val="00074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rsid w:val="002C78CD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qFormat/>
    <w:rsid w:val="002C78C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2C78CD"/>
    <w:pPr>
      <w:widowControl w:val="0"/>
      <w:shd w:val="clear" w:color="auto" w:fill="FFFFFF"/>
      <w:spacing w:after="300" w:line="0" w:lineRule="atLeast"/>
      <w:ind w:firstLine="0"/>
    </w:pPr>
    <w:rPr>
      <w:rFonts w:cs="Times New Roman"/>
      <w:sz w:val="26"/>
      <w:szCs w:val="26"/>
    </w:rPr>
  </w:style>
  <w:style w:type="character" w:customStyle="1" w:styleId="12">
    <w:name w:val="Заголовок №1_"/>
    <w:basedOn w:val="a0"/>
    <w:link w:val="13"/>
    <w:rsid w:val="002C78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2C78CD"/>
    <w:pPr>
      <w:widowControl w:val="0"/>
      <w:shd w:val="clear" w:color="auto" w:fill="FFFFFF"/>
      <w:spacing w:before="300" w:line="0" w:lineRule="atLeast"/>
      <w:ind w:firstLine="0"/>
      <w:jc w:val="center"/>
      <w:outlineLvl w:val="0"/>
    </w:pPr>
    <w:rPr>
      <w:rFonts w:cs="Times New Roman"/>
      <w:b/>
      <w:bCs/>
      <w:sz w:val="26"/>
      <w:szCs w:val="26"/>
    </w:rPr>
  </w:style>
  <w:style w:type="character" w:customStyle="1" w:styleId="211pt">
    <w:name w:val="Основной текст (2) + 11 pt"/>
    <w:basedOn w:val="21"/>
    <w:rsid w:val="002C78C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Arial10pt">
    <w:name w:val="Основной текст (2) + Arial;10 pt"/>
    <w:basedOn w:val="21"/>
    <w:rsid w:val="002C78CD"/>
    <w:rPr>
      <w:rFonts w:ascii="Arial" w:eastAsia="Arial" w:hAnsi="Arial" w:cs="Arial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LucidaSansUnicode9pt">
    <w:name w:val="Основной текст (2) + Lucida Sans Unicode;9 pt"/>
    <w:basedOn w:val="21"/>
    <w:rsid w:val="002C78CD"/>
    <w:rPr>
      <w:rFonts w:ascii="Lucida Sans Unicode" w:eastAsia="Lucida Sans Unicode" w:hAnsi="Lucida Sans Unicode" w:cs="Lucida Sans Unicode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af1">
    <w:name w:val="Колонтитул_"/>
    <w:basedOn w:val="a0"/>
    <w:rsid w:val="002C7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2">
    <w:name w:val="Колонтитул"/>
    <w:basedOn w:val="af1"/>
    <w:rsid w:val="002C78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3">
    <w:name w:val="Подпись к таблице_"/>
    <w:basedOn w:val="a0"/>
    <w:link w:val="af4"/>
    <w:rsid w:val="002C78C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af4">
    <w:name w:val="Подпись к таблице"/>
    <w:basedOn w:val="a"/>
    <w:link w:val="af3"/>
    <w:rsid w:val="002C78CD"/>
    <w:pPr>
      <w:widowControl w:val="0"/>
      <w:shd w:val="clear" w:color="auto" w:fill="FFFFFF"/>
      <w:spacing w:line="0" w:lineRule="atLeast"/>
      <w:ind w:firstLine="0"/>
    </w:pPr>
    <w:rPr>
      <w:rFonts w:cs="Times New Roman"/>
      <w:b/>
      <w:bCs/>
      <w:sz w:val="26"/>
      <w:szCs w:val="26"/>
    </w:rPr>
  </w:style>
  <w:style w:type="character" w:customStyle="1" w:styleId="2Arial105pt">
    <w:name w:val="Основной текст (2) + Arial;10;5 pt"/>
    <w:basedOn w:val="21"/>
    <w:rsid w:val="002C78CD"/>
    <w:rPr>
      <w:rFonts w:ascii="Arial" w:eastAsia="Arial" w:hAnsi="Arial" w:cs="Arial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1148D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f5">
    <w:name w:val="Текст сноски Знак"/>
    <w:basedOn w:val="a0"/>
    <w:link w:val="af6"/>
    <w:uiPriority w:val="99"/>
    <w:qFormat/>
    <w:rsid w:val="001148D5"/>
    <w:rPr>
      <w:sz w:val="20"/>
      <w:szCs w:val="20"/>
    </w:rPr>
  </w:style>
  <w:style w:type="paragraph" w:styleId="af6">
    <w:name w:val="footnote text"/>
    <w:basedOn w:val="a"/>
    <w:link w:val="af5"/>
    <w:uiPriority w:val="99"/>
    <w:unhideWhenUsed/>
    <w:qFormat/>
    <w:rsid w:val="001148D5"/>
    <w:pPr>
      <w:suppressAutoHyphens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7">
    <w:name w:val="Символ сноски"/>
    <w:uiPriority w:val="99"/>
    <w:qFormat/>
    <w:rsid w:val="001148D5"/>
    <w:rPr>
      <w:rFonts w:cs="Times New Roman"/>
      <w:vertAlign w:val="superscript"/>
    </w:rPr>
  </w:style>
  <w:style w:type="character" w:styleId="af8">
    <w:name w:val="footnote reference"/>
    <w:rsid w:val="001148D5"/>
    <w:rPr>
      <w:rFonts w:cs="Times New Roman"/>
      <w:vertAlign w:val="superscript"/>
    </w:rPr>
  </w:style>
  <w:style w:type="character" w:customStyle="1" w:styleId="af9">
    <w:name w:val="Гипертекстовая ссылка"/>
    <w:basedOn w:val="a0"/>
    <w:uiPriority w:val="99"/>
    <w:qFormat/>
    <w:rsid w:val="001148D5"/>
    <w:rPr>
      <w:rFonts w:cs="Times New Roman"/>
      <w:color w:val="106BBE"/>
    </w:rPr>
  </w:style>
  <w:style w:type="character" w:customStyle="1" w:styleId="2Exact">
    <w:name w:val="Основной текст (2) Exact"/>
    <w:qFormat/>
    <w:rsid w:val="001148D5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customStyle="1" w:styleId="11pt">
    <w:name w:val="Основной текст + 11 pt"/>
    <w:basedOn w:val="a0"/>
    <w:qFormat/>
    <w:rsid w:val="001148D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afa">
    <w:name w:val="Основной текст_"/>
    <w:basedOn w:val="a0"/>
    <w:qFormat/>
    <w:rsid w:val="001148D5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b">
    <w:name w:val="Текст примечания Знак"/>
    <w:basedOn w:val="a0"/>
    <w:link w:val="afc"/>
    <w:uiPriority w:val="99"/>
    <w:semiHidden/>
    <w:qFormat/>
    <w:rsid w:val="001148D5"/>
    <w:rPr>
      <w:sz w:val="20"/>
      <w:szCs w:val="20"/>
    </w:rPr>
  </w:style>
  <w:style w:type="paragraph" w:styleId="afc">
    <w:name w:val="annotation text"/>
    <w:basedOn w:val="a"/>
    <w:link w:val="afb"/>
    <w:uiPriority w:val="99"/>
    <w:semiHidden/>
    <w:unhideWhenUsed/>
    <w:qFormat/>
    <w:rsid w:val="001148D5"/>
    <w:pPr>
      <w:suppressAutoHyphens/>
      <w:spacing w:after="200"/>
      <w:ind w:firstLine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d">
    <w:name w:val="Тема примечания Знак"/>
    <w:basedOn w:val="afb"/>
    <w:link w:val="afe"/>
    <w:uiPriority w:val="99"/>
    <w:semiHidden/>
    <w:qFormat/>
    <w:rsid w:val="001148D5"/>
    <w:rPr>
      <w:b/>
      <w:bCs/>
      <w:sz w:val="20"/>
      <w:szCs w:val="20"/>
    </w:rPr>
  </w:style>
  <w:style w:type="paragraph" w:styleId="afe">
    <w:name w:val="annotation subject"/>
    <w:basedOn w:val="afc"/>
    <w:next w:val="afc"/>
    <w:link w:val="afd"/>
    <w:uiPriority w:val="99"/>
    <w:semiHidden/>
    <w:unhideWhenUsed/>
    <w:qFormat/>
    <w:rsid w:val="001148D5"/>
    <w:rPr>
      <w:b/>
      <w:bCs/>
    </w:rPr>
  </w:style>
  <w:style w:type="character" w:customStyle="1" w:styleId="aff">
    <w:name w:val="Ссылка указателя"/>
    <w:qFormat/>
    <w:rsid w:val="001148D5"/>
  </w:style>
  <w:style w:type="character" w:styleId="aff0">
    <w:name w:val="line number"/>
    <w:qFormat/>
    <w:rsid w:val="001148D5"/>
  </w:style>
  <w:style w:type="character" w:customStyle="1" w:styleId="aff1">
    <w:name w:val="Символ концевой сноски"/>
    <w:qFormat/>
    <w:rsid w:val="001148D5"/>
    <w:rPr>
      <w:vertAlign w:val="superscript"/>
    </w:rPr>
  </w:style>
  <w:style w:type="character" w:styleId="aff2">
    <w:name w:val="endnote reference"/>
    <w:rsid w:val="001148D5"/>
    <w:rPr>
      <w:vertAlign w:val="superscript"/>
    </w:rPr>
  </w:style>
  <w:style w:type="character" w:styleId="aff3">
    <w:name w:val="FollowedHyperlink"/>
    <w:rsid w:val="001148D5"/>
    <w:rPr>
      <w:rFonts w:cs="Times New Roman"/>
      <w:color w:val="800080"/>
      <w:u w:val="single"/>
    </w:rPr>
  </w:style>
  <w:style w:type="character" w:customStyle="1" w:styleId="linenumber1">
    <w:name w:val="line number1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-">
    <w:name w:val="WW-Символ концевой сноски"/>
    <w:qFormat/>
    <w:rsid w:val="001148D5"/>
  </w:style>
  <w:style w:type="character" w:customStyle="1" w:styleId="14">
    <w:name w:val="Стиль1 Знак"/>
    <w:qFormat/>
    <w:rsid w:val="001148D5"/>
    <w:rPr>
      <w:rFonts w:eastAsia="Cambria" w:cs="Cambria"/>
      <w:b/>
      <w:bCs/>
      <w:sz w:val="28"/>
      <w:szCs w:val="28"/>
    </w:rPr>
  </w:style>
  <w:style w:type="character" w:customStyle="1" w:styleId="WW-0">
    <w:name w:val="WW-Символ сноски"/>
    <w:qFormat/>
    <w:rsid w:val="001148D5"/>
    <w:rPr>
      <w:vertAlign w:val="superscript"/>
    </w:rPr>
  </w:style>
  <w:style w:type="character" w:customStyle="1" w:styleId="15">
    <w:name w:val="Тема примечания Знак1"/>
    <w:qFormat/>
    <w:rsid w:val="001148D5"/>
    <w:rPr>
      <w:rFonts w:ascii="Times New Roman" w:hAnsi="Times New Roman" w:cs="Times New Roman"/>
      <w:b/>
      <w:bCs/>
      <w:sz w:val="20"/>
      <w:szCs w:val="20"/>
    </w:rPr>
  </w:style>
  <w:style w:type="character" w:customStyle="1" w:styleId="16">
    <w:name w:val="Текст выноски Знак1"/>
    <w:qFormat/>
    <w:rsid w:val="001148D5"/>
    <w:rPr>
      <w:rFonts w:ascii="Tahoma" w:hAnsi="Tahoma" w:cs="Tahoma"/>
      <w:sz w:val="16"/>
      <w:szCs w:val="16"/>
    </w:rPr>
  </w:style>
  <w:style w:type="character" w:styleId="aff4">
    <w:name w:val="Book Title"/>
    <w:qFormat/>
    <w:rsid w:val="001148D5"/>
    <w:rPr>
      <w:b/>
      <w:bCs/>
      <w:smallCaps/>
      <w:spacing w:val="5"/>
    </w:rPr>
  </w:style>
  <w:style w:type="character" w:styleId="aff5">
    <w:name w:val="Intense Emphasis"/>
    <w:qFormat/>
    <w:rsid w:val="001148D5"/>
    <w:rPr>
      <w:b/>
      <w:bCs/>
      <w:i/>
      <w:iCs/>
      <w:color w:val="4F81BD"/>
    </w:rPr>
  </w:style>
  <w:style w:type="character" w:customStyle="1" w:styleId="aff6">
    <w:name w:val="Текст ЛПВ Знак"/>
    <w:qFormat/>
    <w:rsid w:val="001148D5"/>
    <w:rPr>
      <w:rFonts w:cs="Calibri"/>
      <w:sz w:val="28"/>
      <w:lang w:val="en-US"/>
    </w:rPr>
  </w:style>
  <w:style w:type="character" w:customStyle="1" w:styleId="wbformattributevalue">
    <w:name w:val="wbform_attributevalue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7">
    <w:name w:val="Основной текст с отступом Знак"/>
    <w:qFormat/>
    <w:rsid w:val="001148D5"/>
    <w:rPr>
      <w:rFonts w:eastAsia="Times New Roman"/>
      <w:sz w:val="20"/>
      <w:szCs w:val="20"/>
    </w:rPr>
  </w:style>
  <w:style w:type="character" w:customStyle="1" w:styleId="17">
    <w:name w:val="Текст концевой сноски Знак1"/>
    <w:qFormat/>
    <w:rsid w:val="001148D5"/>
    <w:rPr>
      <w:rFonts w:ascii="Times New Roman" w:eastAsia="Times New Roman" w:hAnsi="Times New Roman" w:cs="Times New Roman"/>
      <w:sz w:val="20"/>
      <w:szCs w:val="20"/>
    </w:rPr>
  </w:style>
  <w:style w:type="character" w:customStyle="1" w:styleId="81">
    <w:name w:val="Заголовок 8 Знак1"/>
    <w:qFormat/>
    <w:rsid w:val="001148D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doccaption">
    <w:name w:val="doccaptio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11yhidden">
    <w:name w:val="a11yhidde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nkmore-text">
    <w:name w:val="linkmore-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unisearchheader-title-text">
    <w:name w:val="unisearchheader-title-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utton2text">
    <w:name w:val="button2__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organictextcontentspan">
    <w:name w:val="organictextcontentspa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extendedtext-short">
    <w:name w:val="extendedtext-shor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nk">
    <w:name w:val="link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extendedtext-full">
    <w:name w:val="extendedtext-full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organictitlecontentspan">
    <w:name w:val="organictitlecontentspa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path-separator">
    <w:name w:val="path-separator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oznaimen">
    <w:name w:val="oz_naimen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s1">
    <w:name w:val="s1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3">
    <w:name w:val="Основной текст 2 Знак"/>
    <w:qFormat/>
    <w:rsid w:val="001148D5"/>
    <w:rPr>
      <w:rFonts w:eastAsia="Times New Roman"/>
      <w:szCs w:val="24"/>
    </w:rPr>
  </w:style>
  <w:style w:type="character" w:customStyle="1" w:styleId="18">
    <w:name w:val="Сильное выделение1"/>
    <w:qFormat/>
    <w:rsid w:val="001148D5"/>
    <w:rPr>
      <w:b/>
      <w:bCs/>
      <w:i/>
      <w:iCs/>
      <w:color w:val="4F81BD"/>
    </w:rPr>
  </w:style>
  <w:style w:type="character" w:customStyle="1" w:styleId="nobr">
    <w:name w:val="nobr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61">
    <w:name w:val="Заголовок 6 Знак1"/>
    <w:qFormat/>
    <w:rsid w:val="001148D5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51">
    <w:name w:val="Заголовок 5 Знак1"/>
    <w:qFormat/>
    <w:rsid w:val="001148D5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41">
    <w:name w:val="Заголовок 4 Знак1"/>
    <w:qFormat/>
    <w:rsid w:val="001148D5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31">
    <w:name w:val="Заголовок 3 Знак1"/>
    <w:qFormat/>
    <w:rsid w:val="001148D5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210">
    <w:name w:val="Заголовок 2 Знак1"/>
    <w:qFormat/>
    <w:rsid w:val="001148D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omment">
    <w:name w:val="commen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8">
    <w:name w:val="page number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24">
    <w:name w:val="Основной текст с отступом 2 Знак"/>
    <w:qFormat/>
    <w:rsid w:val="001148D5"/>
    <w:rPr>
      <w:rFonts w:ascii="Calibri" w:eastAsia="Times New Roman" w:hAnsi="Calibri" w:cs="Calibri"/>
      <w:sz w:val="22"/>
    </w:rPr>
  </w:style>
  <w:style w:type="character" w:customStyle="1" w:styleId="reference-text">
    <w:name w:val="reference-text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lk">
    <w:name w:val="blk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">
    <w:name w:val="f"/>
    <w:qFormat/>
    <w:rsid w:val="001148D5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8">
    <w:name w:val="Заголовок 8 Знак"/>
    <w:qFormat/>
    <w:rsid w:val="001148D5"/>
    <w:rPr>
      <w:rFonts w:ascii="Calibri Light" w:eastAsia="Times New Roman" w:hAnsi="Calibri Light" w:cs="Calibri Light"/>
      <w:color w:val="404040"/>
      <w:sz w:val="20"/>
      <w:szCs w:val="20"/>
    </w:rPr>
  </w:style>
  <w:style w:type="character" w:customStyle="1" w:styleId="6">
    <w:name w:val="Заголовок 6 Знак"/>
    <w:qFormat/>
    <w:rsid w:val="001148D5"/>
    <w:rPr>
      <w:rFonts w:ascii="Cambria" w:eastAsia="Times New Roman" w:hAnsi="Cambria" w:cs="Cambria"/>
      <w:i/>
      <w:iCs/>
      <w:color w:val="243F60"/>
      <w:sz w:val="22"/>
    </w:rPr>
  </w:style>
  <w:style w:type="character" w:customStyle="1" w:styleId="5">
    <w:name w:val="Заголовок 5 Знак"/>
    <w:qFormat/>
    <w:rsid w:val="001148D5"/>
    <w:rPr>
      <w:rFonts w:ascii="Cambria" w:eastAsia="Times New Roman" w:hAnsi="Cambria" w:cs="Cambria"/>
      <w:color w:val="243F60"/>
      <w:sz w:val="22"/>
    </w:rPr>
  </w:style>
  <w:style w:type="character" w:customStyle="1" w:styleId="aff9">
    <w:name w:val="Без интервала Знак"/>
    <w:qFormat/>
    <w:rsid w:val="001148D5"/>
    <w:rPr>
      <w:rFonts w:eastAsia="Calibri"/>
    </w:rPr>
  </w:style>
  <w:style w:type="character" w:customStyle="1" w:styleId="affa">
    <w:name w:val="Заголовок Знак"/>
    <w:qFormat/>
    <w:rsid w:val="001148D5"/>
    <w:rPr>
      <w:rFonts w:ascii="Cambria" w:eastAsia="Cambria" w:hAnsi="Cambria" w:cs="Cambria"/>
      <w:color w:val="17365D"/>
      <w:spacing w:val="5"/>
      <w:kern w:val="2"/>
      <w:sz w:val="52"/>
      <w:szCs w:val="52"/>
    </w:rPr>
  </w:style>
  <w:style w:type="character" w:customStyle="1" w:styleId="30">
    <w:name w:val="Заголовок 3 Знак"/>
    <w:qFormat/>
    <w:rsid w:val="001148D5"/>
    <w:rPr>
      <w:rFonts w:ascii="Cambria" w:eastAsia="Cambria" w:hAnsi="Cambria" w:cs="Cambria"/>
      <w:b/>
      <w:bCs/>
      <w:color w:val="4F81BD"/>
    </w:rPr>
  </w:style>
  <w:style w:type="character" w:styleId="affb">
    <w:name w:val="Placeholder Text"/>
    <w:qFormat/>
    <w:rsid w:val="001148D5"/>
    <w:rPr>
      <w:color w:val="808080"/>
    </w:rPr>
  </w:style>
  <w:style w:type="character" w:customStyle="1" w:styleId="EndnoteCharacters">
    <w:name w:val="Endnote Characters"/>
    <w:qFormat/>
    <w:rsid w:val="001148D5"/>
    <w:rPr>
      <w:vertAlign w:val="superscript"/>
    </w:rPr>
  </w:style>
  <w:style w:type="character" w:customStyle="1" w:styleId="affc">
    <w:name w:val="Текст концевой сноски Знак"/>
    <w:qFormat/>
    <w:rsid w:val="001148D5"/>
    <w:rPr>
      <w:sz w:val="20"/>
      <w:szCs w:val="20"/>
    </w:rPr>
  </w:style>
  <w:style w:type="character" w:customStyle="1" w:styleId="FootnoteCharacters">
    <w:name w:val="Footnote Characters"/>
    <w:qFormat/>
    <w:rsid w:val="001148D5"/>
    <w:rPr>
      <w:vertAlign w:val="superscript"/>
    </w:rPr>
  </w:style>
  <w:style w:type="character" w:customStyle="1" w:styleId="WW8Num46z0">
    <w:name w:val="WW8Num46z0"/>
    <w:qFormat/>
    <w:rsid w:val="001148D5"/>
    <w:rPr>
      <w:rFonts w:ascii="Times New Roman" w:eastAsia="Times New Roman" w:hAnsi="Times New Roman" w:cs="Times New Roman"/>
    </w:rPr>
  </w:style>
  <w:style w:type="character" w:customStyle="1" w:styleId="WW8Num42z0">
    <w:name w:val="WW8Num42z0"/>
    <w:qFormat/>
    <w:rsid w:val="001148D5"/>
    <w:rPr>
      <w:sz w:val="28"/>
    </w:rPr>
  </w:style>
  <w:style w:type="character" w:customStyle="1" w:styleId="WW8Num40z0">
    <w:name w:val="WW8Num40z0"/>
    <w:qFormat/>
    <w:rsid w:val="001148D5"/>
    <w:rPr>
      <w:rFonts w:eastAsia="Cambria"/>
    </w:rPr>
  </w:style>
  <w:style w:type="character" w:customStyle="1" w:styleId="WW8Num39z0">
    <w:name w:val="WW8Num39z0"/>
    <w:qFormat/>
    <w:rsid w:val="001148D5"/>
    <w:rPr>
      <w:rFonts w:eastAsia="Cambria" w:cs="Cambria"/>
    </w:rPr>
  </w:style>
  <w:style w:type="character" w:customStyle="1" w:styleId="WW8Num37z3">
    <w:name w:val="WW8Num37z3"/>
    <w:qFormat/>
    <w:rsid w:val="001148D5"/>
    <w:rPr>
      <w:rFonts w:ascii="Symbol" w:hAnsi="Symbol" w:cs="Symbol"/>
    </w:rPr>
  </w:style>
  <w:style w:type="character" w:customStyle="1" w:styleId="WW8Num37z2">
    <w:name w:val="WW8Num37z2"/>
    <w:qFormat/>
    <w:rsid w:val="001148D5"/>
    <w:rPr>
      <w:rFonts w:ascii="Wingdings" w:hAnsi="Wingdings" w:cs="Wingdings"/>
    </w:rPr>
  </w:style>
  <w:style w:type="character" w:customStyle="1" w:styleId="WW8Num37z1">
    <w:name w:val="WW8Num37z1"/>
    <w:qFormat/>
    <w:rsid w:val="001148D5"/>
    <w:rPr>
      <w:rFonts w:ascii="Courier New" w:hAnsi="Courier New" w:cs="Courier New"/>
    </w:rPr>
  </w:style>
  <w:style w:type="character" w:customStyle="1" w:styleId="WW8Num37z0">
    <w:name w:val="WW8Num37z0"/>
    <w:qFormat/>
    <w:rsid w:val="001148D5"/>
    <w:rPr>
      <w:rFonts w:ascii="Arial" w:hAnsi="Arial" w:cs="Arial"/>
    </w:rPr>
  </w:style>
  <w:style w:type="character" w:customStyle="1" w:styleId="WW8Num35z0">
    <w:name w:val="WW8Num35z0"/>
    <w:qFormat/>
    <w:rsid w:val="001148D5"/>
  </w:style>
  <w:style w:type="character" w:customStyle="1" w:styleId="WW8Num31z2">
    <w:name w:val="WW8Num31z2"/>
    <w:qFormat/>
    <w:rsid w:val="001148D5"/>
    <w:rPr>
      <w:rFonts w:ascii="Wingdings" w:hAnsi="Wingdings" w:cs="Wingdings"/>
    </w:rPr>
  </w:style>
  <w:style w:type="character" w:customStyle="1" w:styleId="WW8Num31z1">
    <w:name w:val="WW8Num31z1"/>
    <w:qFormat/>
    <w:rsid w:val="001148D5"/>
    <w:rPr>
      <w:rFonts w:ascii="Courier New" w:hAnsi="Courier New" w:cs="Courier New"/>
    </w:rPr>
  </w:style>
  <w:style w:type="character" w:customStyle="1" w:styleId="WW8Num31z0">
    <w:name w:val="WW8Num31z0"/>
    <w:qFormat/>
    <w:rsid w:val="001148D5"/>
    <w:rPr>
      <w:rFonts w:ascii="Symbol" w:hAnsi="Symbol" w:cs="Symbol"/>
    </w:rPr>
  </w:style>
  <w:style w:type="character" w:customStyle="1" w:styleId="WW8Num30z2">
    <w:name w:val="WW8Num30z2"/>
    <w:qFormat/>
    <w:rsid w:val="001148D5"/>
    <w:rPr>
      <w:rFonts w:ascii="Wingdings" w:hAnsi="Wingdings" w:cs="Wingdings"/>
    </w:rPr>
  </w:style>
  <w:style w:type="character" w:customStyle="1" w:styleId="WW8Num30z1">
    <w:name w:val="WW8Num30z1"/>
    <w:qFormat/>
    <w:rsid w:val="001148D5"/>
    <w:rPr>
      <w:rFonts w:ascii="Courier New" w:hAnsi="Courier New" w:cs="Courier New"/>
    </w:rPr>
  </w:style>
  <w:style w:type="character" w:customStyle="1" w:styleId="WW8Num30z0">
    <w:name w:val="WW8Num30z0"/>
    <w:qFormat/>
    <w:rsid w:val="001148D5"/>
    <w:rPr>
      <w:rFonts w:ascii="Symbol" w:hAnsi="Symbol" w:cs="Symbol"/>
    </w:rPr>
  </w:style>
  <w:style w:type="character" w:customStyle="1" w:styleId="WW8Num29z0">
    <w:name w:val="WW8Num29z0"/>
    <w:qFormat/>
    <w:rsid w:val="001148D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bidi="ru-RU"/>
    </w:rPr>
  </w:style>
  <w:style w:type="character" w:customStyle="1" w:styleId="WW8Num23z0">
    <w:name w:val="WW8Num23z0"/>
    <w:qFormat/>
    <w:rsid w:val="001148D5"/>
  </w:style>
  <w:style w:type="character" w:customStyle="1" w:styleId="WW8Num22z2">
    <w:name w:val="WW8Num22z2"/>
    <w:qFormat/>
    <w:rsid w:val="001148D5"/>
    <w:rPr>
      <w:rFonts w:ascii="Wingdings" w:hAnsi="Wingdings" w:cs="Wingdings"/>
    </w:rPr>
  </w:style>
  <w:style w:type="character" w:customStyle="1" w:styleId="WW8Num22z1">
    <w:name w:val="WW8Num22z1"/>
    <w:qFormat/>
    <w:rsid w:val="001148D5"/>
    <w:rPr>
      <w:rFonts w:ascii="Courier New" w:hAnsi="Courier New" w:cs="Courier New"/>
    </w:rPr>
  </w:style>
  <w:style w:type="character" w:customStyle="1" w:styleId="WW8Num22z0">
    <w:name w:val="WW8Num22z0"/>
    <w:qFormat/>
    <w:rsid w:val="001148D5"/>
    <w:rPr>
      <w:rFonts w:ascii="Symbol" w:hAnsi="Symbol" w:cs="Symbol"/>
    </w:rPr>
  </w:style>
  <w:style w:type="character" w:customStyle="1" w:styleId="WW8Num21z2">
    <w:name w:val="WW8Num21z2"/>
    <w:qFormat/>
    <w:rsid w:val="001148D5"/>
    <w:rPr>
      <w:rFonts w:ascii="Wingdings" w:hAnsi="Wingdings" w:cs="Wingdings"/>
    </w:rPr>
  </w:style>
  <w:style w:type="character" w:customStyle="1" w:styleId="WW8Num21z1">
    <w:name w:val="WW8Num21z1"/>
    <w:qFormat/>
    <w:rsid w:val="001148D5"/>
    <w:rPr>
      <w:rFonts w:ascii="Courier New" w:hAnsi="Courier New" w:cs="Courier New"/>
    </w:rPr>
  </w:style>
  <w:style w:type="character" w:customStyle="1" w:styleId="WW8Num21z0">
    <w:name w:val="WW8Num21z0"/>
    <w:qFormat/>
    <w:rsid w:val="001148D5"/>
    <w:rPr>
      <w:rFonts w:ascii="Symbol" w:hAnsi="Symbol" w:cs="Symbol"/>
    </w:rPr>
  </w:style>
  <w:style w:type="character" w:customStyle="1" w:styleId="WW8Num13z2">
    <w:name w:val="WW8Num13z2"/>
    <w:qFormat/>
    <w:rsid w:val="001148D5"/>
    <w:rPr>
      <w:rFonts w:ascii="Wingdings" w:hAnsi="Wingdings" w:cs="Wingdings"/>
    </w:rPr>
  </w:style>
  <w:style w:type="character" w:customStyle="1" w:styleId="WW8Num13z1">
    <w:name w:val="WW8Num13z1"/>
    <w:qFormat/>
    <w:rsid w:val="001148D5"/>
    <w:rPr>
      <w:rFonts w:ascii="Courier New" w:hAnsi="Courier New" w:cs="Courier New"/>
    </w:rPr>
  </w:style>
  <w:style w:type="character" w:customStyle="1" w:styleId="WW8Num13z0">
    <w:name w:val="WW8Num13z0"/>
    <w:qFormat/>
    <w:rsid w:val="001148D5"/>
    <w:rPr>
      <w:rFonts w:ascii="Symbol" w:hAnsi="Symbol" w:cs="Symbol"/>
    </w:rPr>
  </w:style>
  <w:style w:type="character" w:customStyle="1" w:styleId="WW8Num11z2">
    <w:name w:val="WW8Num11z2"/>
    <w:qFormat/>
    <w:rsid w:val="001148D5"/>
    <w:rPr>
      <w:rFonts w:ascii="Wingdings" w:hAnsi="Wingdings" w:cs="Wingdings"/>
    </w:rPr>
  </w:style>
  <w:style w:type="character" w:customStyle="1" w:styleId="WW8Num11z1">
    <w:name w:val="WW8Num11z1"/>
    <w:qFormat/>
    <w:rsid w:val="001148D5"/>
    <w:rPr>
      <w:rFonts w:ascii="Courier New" w:hAnsi="Courier New" w:cs="Courier New"/>
    </w:rPr>
  </w:style>
  <w:style w:type="character" w:customStyle="1" w:styleId="WW8Num11z0">
    <w:name w:val="WW8Num11z0"/>
    <w:qFormat/>
    <w:rsid w:val="001148D5"/>
    <w:rPr>
      <w:rFonts w:ascii="Symbol" w:hAnsi="Symbol" w:cs="Symbol"/>
    </w:rPr>
  </w:style>
  <w:style w:type="character" w:customStyle="1" w:styleId="WW8Num10z2">
    <w:name w:val="WW8Num10z2"/>
    <w:qFormat/>
    <w:rsid w:val="001148D5"/>
    <w:rPr>
      <w:rFonts w:ascii="Wingdings" w:hAnsi="Wingdings" w:cs="Wingdings"/>
    </w:rPr>
  </w:style>
  <w:style w:type="character" w:customStyle="1" w:styleId="WW8Num10z1">
    <w:name w:val="WW8Num10z1"/>
    <w:qFormat/>
    <w:rsid w:val="001148D5"/>
    <w:rPr>
      <w:rFonts w:ascii="Courier New" w:hAnsi="Courier New" w:cs="Courier New"/>
    </w:rPr>
  </w:style>
  <w:style w:type="character" w:customStyle="1" w:styleId="WW8Num10z0">
    <w:name w:val="WW8Num10z0"/>
    <w:qFormat/>
    <w:rsid w:val="001148D5"/>
    <w:rPr>
      <w:rFonts w:ascii="Symbol" w:hAnsi="Symbol" w:cs="Symbol"/>
    </w:rPr>
  </w:style>
  <w:style w:type="character" w:customStyle="1" w:styleId="WW8Num8z2">
    <w:name w:val="WW8Num8z2"/>
    <w:qFormat/>
    <w:rsid w:val="001148D5"/>
    <w:rPr>
      <w:rFonts w:ascii="Wingdings" w:hAnsi="Wingdings" w:cs="Wingdings"/>
    </w:rPr>
  </w:style>
  <w:style w:type="character" w:customStyle="1" w:styleId="WW8Num8z1">
    <w:name w:val="WW8Num8z1"/>
    <w:qFormat/>
    <w:rsid w:val="001148D5"/>
    <w:rPr>
      <w:rFonts w:ascii="Courier New" w:hAnsi="Courier New" w:cs="Courier New"/>
    </w:rPr>
  </w:style>
  <w:style w:type="character" w:customStyle="1" w:styleId="WW8Num8z0">
    <w:name w:val="WW8Num8z0"/>
    <w:qFormat/>
    <w:rsid w:val="001148D5"/>
    <w:rPr>
      <w:rFonts w:ascii="Symbol" w:hAnsi="Symbol" w:cs="Symbol"/>
    </w:rPr>
  </w:style>
  <w:style w:type="character" w:customStyle="1" w:styleId="WW8Num4z0">
    <w:name w:val="WW8Num4z0"/>
    <w:qFormat/>
    <w:rsid w:val="001148D5"/>
    <w:rPr>
      <w:b w:val="0"/>
    </w:rPr>
  </w:style>
  <w:style w:type="character" w:customStyle="1" w:styleId="WW8Num3z0">
    <w:name w:val="WW8Num3z0"/>
    <w:qFormat/>
    <w:rsid w:val="001148D5"/>
  </w:style>
  <w:style w:type="character" w:customStyle="1" w:styleId="WW8Num1z0">
    <w:name w:val="WW8Num1z0"/>
    <w:qFormat/>
    <w:rsid w:val="001148D5"/>
    <w:rPr>
      <w:sz w:val="24"/>
      <w:szCs w:val="24"/>
    </w:rPr>
  </w:style>
  <w:style w:type="character" w:customStyle="1" w:styleId="affd">
    <w:name w:val="Символ нумерации"/>
    <w:qFormat/>
    <w:rsid w:val="001148D5"/>
    <w:rPr>
      <w:rFonts w:ascii="Times New Roman" w:hAnsi="Times New Roman"/>
      <w:sz w:val="24"/>
      <w:szCs w:val="24"/>
    </w:rPr>
  </w:style>
  <w:style w:type="paragraph" w:customStyle="1" w:styleId="affe">
    <w:name w:val="Заголовок"/>
    <w:basedOn w:val="a"/>
    <w:next w:val="ad"/>
    <w:qFormat/>
    <w:rsid w:val="001148D5"/>
    <w:pPr>
      <w:keepNext/>
      <w:suppressAutoHyphens/>
      <w:spacing w:before="240" w:after="120" w:line="276" w:lineRule="auto"/>
      <w:ind w:firstLine="0"/>
    </w:pPr>
    <w:rPr>
      <w:rFonts w:ascii="Liberation Sans" w:eastAsia="Microsoft YaHei" w:hAnsi="Liberation Sans" w:cs="Lucida Sans"/>
      <w:szCs w:val="28"/>
    </w:rPr>
  </w:style>
  <w:style w:type="paragraph" w:styleId="afff">
    <w:name w:val="List"/>
    <w:basedOn w:val="ad"/>
    <w:rsid w:val="001148D5"/>
    <w:pPr>
      <w:widowControl w:val="0"/>
      <w:overflowPunct/>
      <w:autoSpaceDE/>
      <w:spacing w:after="0"/>
      <w:ind w:left="219"/>
      <w:textAlignment w:val="auto"/>
    </w:pPr>
    <w:rPr>
      <w:rFonts w:cs="Lucida Sans"/>
      <w:szCs w:val="28"/>
      <w:lang w:eastAsia="ru-RU" w:bidi="ru-RU"/>
    </w:rPr>
  </w:style>
  <w:style w:type="paragraph" w:styleId="afff0">
    <w:name w:val="caption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styleId="19">
    <w:name w:val="index 1"/>
    <w:basedOn w:val="a"/>
    <w:next w:val="a"/>
    <w:autoRedefine/>
    <w:uiPriority w:val="99"/>
    <w:semiHidden/>
    <w:unhideWhenUsed/>
    <w:rsid w:val="001148D5"/>
    <w:pPr>
      <w:ind w:left="280" w:hanging="280"/>
    </w:pPr>
  </w:style>
  <w:style w:type="paragraph" w:styleId="afff1">
    <w:name w:val="index heading"/>
    <w:basedOn w:val="affe"/>
    <w:rsid w:val="001148D5"/>
  </w:style>
  <w:style w:type="paragraph" w:styleId="afff2">
    <w:name w:val="Title"/>
    <w:basedOn w:val="a"/>
    <w:next w:val="ad"/>
    <w:link w:val="afff3"/>
    <w:qFormat/>
    <w:rsid w:val="001148D5"/>
    <w:pPr>
      <w:keepNext/>
      <w:suppressAutoHyphens/>
      <w:spacing w:before="240" w:after="120" w:line="276" w:lineRule="auto"/>
      <w:ind w:firstLine="0"/>
    </w:pPr>
    <w:rPr>
      <w:rFonts w:ascii="Liberation Sans" w:eastAsia="Microsoft YaHei" w:hAnsi="Liberation Sans" w:cs="Lucida Sans"/>
      <w:szCs w:val="28"/>
    </w:rPr>
  </w:style>
  <w:style w:type="character" w:customStyle="1" w:styleId="afff3">
    <w:name w:val="Название Знак"/>
    <w:basedOn w:val="a0"/>
    <w:link w:val="afff2"/>
    <w:rsid w:val="001148D5"/>
    <w:rPr>
      <w:rFonts w:ascii="Liberation Sans" w:eastAsia="Microsoft YaHei" w:hAnsi="Liberation Sans" w:cs="Lucida Sans"/>
      <w:sz w:val="28"/>
      <w:szCs w:val="28"/>
    </w:rPr>
  </w:style>
  <w:style w:type="paragraph" w:customStyle="1" w:styleId="caption1">
    <w:name w:val="caption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">
    <w:name w:val="index heading1"/>
    <w:basedOn w:val="afff2"/>
    <w:qFormat/>
    <w:rsid w:val="001148D5"/>
  </w:style>
  <w:style w:type="paragraph" w:customStyle="1" w:styleId="1a">
    <w:name w:val="Заголовок1"/>
    <w:basedOn w:val="a"/>
    <w:next w:val="ad"/>
    <w:qFormat/>
    <w:rsid w:val="001148D5"/>
    <w:pPr>
      <w:keepNext/>
      <w:suppressAutoHyphens/>
      <w:spacing w:before="240" w:after="120" w:line="276" w:lineRule="auto"/>
      <w:ind w:firstLine="0"/>
    </w:pPr>
    <w:rPr>
      <w:rFonts w:ascii="Liberation Sans" w:eastAsia="Microsoft YaHei" w:hAnsi="Liberation Sans" w:cs="Lucida Sans"/>
      <w:szCs w:val="28"/>
    </w:rPr>
  </w:style>
  <w:style w:type="paragraph" w:customStyle="1" w:styleId="caption11">
    <w:name w:val="caption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">
    <w:name w:val="index heading11"/>
    <w:basedOn w:val="1a"/>
    <w:qFormat/>
    <w:rsid w:val="001148D5"/>
  </w:style>
  <w:style w:type="paragraph" w:customStyle="1" w:styleId="caption111">
    <w:name w:val="caption1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1">
    <w:name w:val="index heading111"/>
    <w:basedOn w:val="1a"/>
    <w:qFormat/>
    <w:rsid w:val="001148D5"/>
  </w:style>
  <w:style w:type="paragraph" w:customStyle="1" w:styleId="caption1111">
    <w:name w:val="caption11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11">
    <w:name w:val="index heading1111"/>
    <w:basedOn w:val="1a"/>
    <w:qFormat/>
    <w:rsid w:val="001148D5"/>
  </w:style>
  <w:style w:type="paragraph" w:customStyle="1" w:styleId="caption11111">
    <w:name w:val="caption11111"/>
    <w:basedOn w:val="a"/>
    <w:qFormat/>
    <w:rsid w:val="001148D5"/>
    <w:pPr>
      <w:suppressLineNumbers/>
      <w:suppressAutoHyphens/>
      <w:spacing w:before="120" w:after="120" w:line="276" w:lineRule="auto"/>
      <w:ind w:firstLine="0"/>
    </w:pPr>
    <w:rPr>
      <w:rFonts w:asciiTheme="minorHAnsi" w:eastAsiaTheme="minorHAnsi" w:hAnsiTheme="minorHAnsi" w:cs="Lucida Sans"/>
      <w:i/>
      <w:iCs/>
      <w:sz w:val="24"/>
      <w:szCs w:val="24"/>
    </w:rPr>
  </w:style>
  <w:style w:type="paragraph" w:customStyle="1" w:styleId="indexheading11111">
    <w:name w:val="index heading11111"/>
    <w:basedOn w:val="1a"/>
    <w:qFormat/>
    <w:rsid w:val="001148D5"/>
  </w:style>
  <w:style w:type="character" w:customStyle="1" w:styleId="1b">
    <w:name w:val="Текст сноски Знак1"/>
    <w:basedOn w:val="a0"/>
    <w:uiPriority w:val="99"/>
    <w:semiHidden/>
    <w:rsid w:val="001148D5"/>
    <w:rPr>
      <w:rFonts w:ascii="Times New Roman" w:eastAsia="Times New Roman" w:hAnsi="Times New Roman" w:cs="Calibri"/>
      <w:sz w:val="20"/>
      <w:szCs w:val="20"/>
    </w:rPr>
  </w:style>
  <w:style w:type="paragraph" w:styleId="1c">
    <w:name w:val="toc 1"/>
    <w:basedOn w:val="a"/>
    <w:next w:val="a"/>
    <w:autoRedefine/>
    <w:uiPriority w:val="39"/>
    <w:rsid w:val="001148D5"/>
    <w:pPr>
      <w:tabs>
        <w:tab w:val="right" w:leader="dot" w:pos="9356"/>
      </w:tabs>
      <w:suppressAutoHyphens/>
      <w:spacing w:after="100" w:line="276" w:lineRule="auto"/>
      <w:ind w:right="-1" w:firstLine="0"/>
    </w:pPr>
    <w:rPr>
      <w:rFonts w:ascii="Calibri" w:eastAsia="Calibri" w:hAnsi="Calibri" w:cs="Times New Roman"/>
      <w:sz w:val="22"/>
    </w:rPr>
  </w:style>
  <w:style w:type="paragraph" w:styleId="afff4">
    <w:name w:val="TOC Heading"/>
    <w:basedOn w:val="1"/>
    <w:next w:val="a"/>
    <w:uiPriority w:val="39"/>
    <w:unhideWhenUsed/>
    <w:qFormat/>
    <w:rsid w:val="001148D5"/>
    <w:pPr>
      <w:keepNext/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headertext">
    <w:name w:val="headertext"/>
    <w:basedOn w:val="a"/>
    <w:qFormat/>
    <w:rsid w:val="001148D5"/>
    <w:pPr>
      <w:suppressAutoHyphens/>
      <w:spacing w:beforeAutospacing="1" w:after="2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formattext">
    <w:name w:val="formattext"/>
    <w:basedOn w:val="a"/>
    <w:qFormat/>
    <w:rsid w:val="001148D5"/>
    <w:pPr>
      <w:suppressAutoHyphens/>
      <w:spacing w:beforeAutospacing="1" w:after="2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110">
    <w:name w:val="Заголовок 11"/>
    <w:basedOn w:val="a"/>
    <w:uiPriority w:val="1"/>
    <w:qFormat/>
    <w:rsid w:val="001148D5"/>
    <w:pPr>
      <w:widowControl w:val="0"/>
      <w:suppressAutoHyphens/>
      <w:spacing w:line="319" w:lineRule="exact"/>
      <w:ind w:left="930" w:firstLine="0"/>
      <w:outlineLvl w:val="1"/>
    </w:pPr>
    <w:rPr>
      <w:rFonts w:cs="Times New Roman"/>
      <w:b/>
      <w:bCs/>
      <w:szCs w:val="28"/>
      <w:lang w:eastAsia="ru-RU" w:bidi="ru-RU"/>
    </w:rPr>
  </w:style>
  <w:style w:type="paragraph" w:customStyle="1" w:styleId="80">
    <w:name w:val="Основной текст8"/>
    <w:basedOn w:val="a"/>
    <w:qFormat/>
    <w:rsid w:val="001148D5"/>
    <w:pPr>
      <w:widowControl w:val="0"/>
      <w:shd w:val="clear" w:color="auto" w:fill="FFFFFF"/>
      <w:suppressAutoHyphens/>
      <w:spacing w:line="491" w:lineRule="exact"/>
      <w:ind w:hanging="1400"/>
      <w:jc w:val="both"/>
    </w:pPr>
    <w:rPr>
      <w:rFonts w:cs="Times New Roman"/>
      <w:sz w:val="22"/>
    </w:rPr>
  </w:style>
  <w:style w:type="paragraph" w:customStyle="1" w:styleId="Default">
    <w:name w:val="Default"/>
    <w:qFormat/>
    <w:rsid w:val="001148D5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9">
    <w:name w:val="Основной текст9"/>
    <w:basedOn w:val="a"/>
    <w:qFormat/>
    <w:rsid w:val="001148D5"/>
    <w:pPr>
      <w:widowControl w:val="0"/>
      <w:shd w:val="clear" w:color="auto" w:fill="FFFFFF"/>
      <w:suppressAutoHyphens/>
      <w:spacing w:line="278" w:lineRule="exact"/>
      <w:ind w:hanging="580"/>
      <w:jc w:val="center"/>
    </w:pPr>
    <w:rPr>
      <w:rFonts w:cs="Times New Roman"/>
      <w:color w:val="000000"/>
      <w:sz w:val="22"/>
      <w:lang w:eastAsia="ru-RU" w:bidi="ru-RU"/>
    </w:rPr>
  </w:style>
  <w:style w:type="character" w:customStyle="1" w:styleId="1d">
    <w:name w:val="Текст примечания Знак1"/>
    <w:basedOn w:val="a0"/>
    <w:uiPriority w:val="99"/>
    <w:semiHidden/>
    <w:rsid w:val="001148D5"/>
    <w:rPr>
      <w:rFonts w:ascii="Times New Roman" w:eastAsia="Times New Roman" w:hAnsi="Times New Roman" w:cs="Calibri"/>
      <w:sz w:val="20"/>
      <w:szCs w:val="20"/>
    </w:rPr>
  </w:style>
  <w:style w:type="character" w:customStyle="1" w:styleId="25">
    <w:name w:val="Тема примечания Знак2"/>
    <w:basedOn w:val="1d"/>
    <w:uiPriority w:val="99"/>
    <w:semiHidden/>
    <w:rsid w:val="001148D5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afff5">
    <w:name w:val="Содержимое врезки"/>
    <w:basedOn w:val="a"/>
    <w:qFormat/>
    <w:rsid w:val="001148D5"/>
    <w:pPr>
      <w:suppressAutoHyphens/>
      <w:spacing w:after="200" w:line="276" w:lineRule="auto"/>
      <w:ind w:firstLine="0"/>
    </w:pPr>
    <w:rPr>
      <w:rFonts w:asciiTheme="minorHAnsi" w:eastAsiaTheme="minorHAnsi" w:hAnsiTheme="minorHAnsi" w:cstheme="minorBidi"/>
      <w:sz w:val="22"/>
    </w:rPr>
  </w:style>
  <w:style w:type="paragraph" w:customStyle="1" w:styleId="1e">
    <w:name w:val="Стиль1"/>
    <w:basedOn w:val="1"/>
    <w:qFormat/>
    <w:rsid w:val="001148D5"/>
    <w:pPr>
      <w:spacing w:before="280" w:after="0"/>
      <w:outlineLvl w:val="9"/>
    </w:pPr>
  </w:style>
  <w:style w:type="paragraph" w:customStyle="1" w:styleId="afff6">
    <w:name w:val="Содержимое таблицы"/>
    <w:basedOn w:val="a"/>
    <w:qFormat/>
    <w:rsid w:val="001148D5"/>
    <w:pPr>
      <w:widowControl w:val="0"/>
      <w:suppressLineNumbers/>
      <w:suppressAutoHyphens/>
      <w:spacing w:after="200" w:line="276" w:lineRule="auto"/>
      <w:ind w:firstLine="0"/>
    </w:pPr>
    <w:rPr>
      <w:rFonts w:asciiTheme="minorHAnsi" w:eastAsiaTheme="minorHAnsi" w:hAnsiTheme="minorHAnsi" w:cstheme="minorBidi"/>
      <w:sz w:val="22"/>
    </w:rPr>
  </w:style>
  <w:style w:type="paragraph" w:customStyle="1" w:styleId="afff7">
    <w:name w:val="Заголовок таблицы"/>
    <w:basedOn w:val="afff6"/>
    <w:qFormat/>
    <w:rsid w:val="001148D5"/>
    <w:pPr>
      <w:jc w:val="center"/>
    </w:pPr>
    <w:rPr>
      <w:b/>
      <w:bCs/>
    </w:rPr>
  </w:style>
  <w:style w:type="paragraph" w:customStyle="1" w:styleId="1f">
    <w:name w:val="Текст сноски1"/>
    <w:basedOn w:val="a"/>
    <w:qFormat/>
    <w:rsid w:val="001148D5"/>
    <w:pPr>
      <w:suppressAutoHyphens/>
      <w:spacing w:line="276" w:lineRule="auto"/>
      <w:ind w:firstLine="0"/>
    </w:pPr>
    <w:rPr>
      <w:rFonts w:ascii="Calibri" w:eastAsia="Calibri" w:hAnsi="Calibri"/>
      <w:sz w:val="20"/>
      <w:szCs w:val="20"/>
      <w:lang w:eastAsia="zh-CN"/>
    </w:rPr>
  </w:style>
  <w:style w:type="paragraph" w:customStyle="1" w:styleId="afff8">
    <w:name w:val="Заголовок ОСНОВНОЙ"/>
    <w:basedOn w:val="a"/>
    <w:qFormat/>
    <w:rsid w:val="001148D5"/>
    <w:pPr>
      <w:keepNext/>
      <w:suppressAutoHyphens/>
      <w:spacing w:before="120" w:after="120" w:line="276" w:lineRule="auto"/>
      <w:jc w:val="both"/>
    </w:pPr>
    <w:rPr>
      <w:rFonts w:eastAsia="Microsoft YaHei" w:cs="Lucida Sans"/>
      <w:b/>
      <w:sz w:val="24"/>
      <w:szCs w:val="28"/>
      <w:lang w:eastAsia="zh-CN"/>
    </w:rPr>
  </w:style>
  <w:style w:type="paragraph" w:customStyle="1" w:styleId="font16">
    <w:name w:val="font16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15">
    <w:name w:val="font15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14">
    <w:name w:val="font14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13">
    <w:name w:val="font13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12">
    <w:name w:val="font12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11">
    <w:name w:val="font11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10">
    <w:name w:val="font10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p31">
    <w:name w:val="p31"/>
    <w:basedOn w:val="a"/>
    <w:qFormat/>
    <w:rsid w:val="001148D5"/>
    <w:pP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322">
    <w:name w:val="xl322"/>
    <w:basedOn w:val="a"/>
    <w:qFormat/>
    <w:rsid w:val="001148D5"/>
    <w:pPr>
      <w:pBdr>
        <w:top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21">
    <w:name w:val="xl32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20">
    <w:name w:val="xl320"/>
    <w:basedOn w:val="a"/>
    <w:qFormat/>
    <w:rsid w:val="001148D5"/>
    <w:pPr>
      <w:pBdr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9">
    <w:name w:val="xl319"/>
    <w:basedOn w:val="a"/>
    <w:qFormat/>
    <w:rsid w:val="001148D5"/>
    <w:pPr>
      <w:pBdr>
        <w:top w:val="single" w:sz="4" w:space="0" w:color="000000"/>
        <w:lef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8">
    <w:name w:val="xl318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317">
    <w:name w:val="xl317"/>
    <w:basedOn w:val="a"/>
    <w:qFormat/>
    <w:rsid w:val="001148D5"/>
    <w:pPr>
      <w:pBdr>
        <w:left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6">
    <w:name w:val="xl316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5">
    <w:name w:val="xl315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4">
    <w:name w:val="xl314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3">
    <w:name w:val="xl313"/>
    <w:basedOn w:val="a"/>
    <w:qFormat/>
    <w:rsid w:val="001148D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2">
    <w:name w:val="xl312"/>
    <w:basedOn w:val="a"/>
    <w:qFormat/>
    <w:rsid w:val="001148D5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11">
    <w:name w:val="xl31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10">
    <w:name w:val="xl310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9">
    <w:name w:val="xl309"/>
    <w:basedOn w:val="a"/>
    <w:qFormat/>
    <w:rsid w:val="001148D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EECE1"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8">
    <w:name w:val="xl308"/>
    <w:basedOn w:val="a"/>
    <w:qFormat/>
    <w:rsid w:val="001148D5"/>
    <w:pPr>
      <w:pBdr>
        <w:top w:val="single" w:sz="8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7">
    <w:name w:val="xl307"/>
    <w:basedOn w:val="a"/>
    <w:qFormat/>
    <w:rsid w:val="001148D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6">
    <w:name w:val="xl306"/>
    <w:basedOn w:val="a"/>
    <w:qFormat/>
    <w:rsid w:val="001148D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305">
    <w:name w:val="xl305"/>
    <w:basedOn w:val="a"/>
    <w:qFormat/>
    <w:rsid w:val="001148D5"/>
    <w:pPr>
      <w:pBdr>
        <w:top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4">
    <w:name w:val="xl304"/>
    <w:basedOn w:val="a"/>
    <w:qFormat/>
    <w:rsid w:val="001148D5"/>
    <w:pPr>
      <w:pBdr>
        <w:top w:val="single" w:sz="4" w:space="0" w:color="000000"/>
        <w:lef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3">
    <w:name w:val="xl30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2">
    <w:name w:val="xl30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1">
    <w:name w:val="xl30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300">
    <w:name w:val="xl300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99">
    <w:name w:val="xl299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98">
    <w:name w:val="xl298"/>
    <w:basedOn w:val="a"/>
    <w:qFormat/>
    <w:rsid w:val="001148D5"/>
    <w:pPr>
      <w:pBdr>
        <w:top w:val="single" w:sz="4" w:space="0" w:color="000000"/>
        <w:bottom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7">
    <w:name w:val="xl297"/>
    <w:basedOn w:val="a"/>
    <w:qFormat/>
    <w:rsid w:val="001148D5"/>
    <w:pPr>
      <w:pBdr>
        <w:top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6">
    <w:name w:val="xl296"/>
    <w:basedOn w:val="a"/>
    <w:qFormat/>
    <w:rsid w:val="001148D5"/>
    <w:pPr>
      <w:pBdr>
        <w:top w:val="single" w:sz="4" w:space="0" w:color="000000"/>
        <w:bottom w:val="single" w:sz="4" w:space="0" w:color="000000"/>
      </w:pBdr>
      <w:shd w:val="clear" w:color="auto" w:fill="EEECE1"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5">
    <w:name w:val="xl295"/>
    <w:basedOn w:val="a"/>
    <w:qFormat/>
    <w:rsid w:val="001148D5"/>
    <w:pP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4">
    <w:name w:val="xl294"/>
    <w:basedOn w:val="a"/>
    <w:qFormat/>
    <w:rsid w:val="001148D5"/>
    <w:pPr>
      <w:pBdr>
        <w:top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93">
    <w:name w:val="xl293"/>
    <w:basedOn w:val="a"/>
    <w:qFormat/>
    <w:rsid w:val="001148D5"/>
    <w:pPr>
      <w:pBdr>
        <w:top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92">
    <w:name w:val="xl29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91">
    <w:name w:val="xl29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90">
    <w:name w:val="xl29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9">
    <w:name w:val="xl28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  <w:jc w:val="right"/>
    </w:pPr>
    <w:rPr>
      <w:rFonts w:cs="Times New Roman"/>
      <w:sz w:val="24"/>
      <w:szCs w:val="24"/>
      <w:lang w:eastAsia="zh-CN"/>
    </w:rPr>
  </w:style>
  <w:style w:type="paragraph" w:customStyle="1" w:styleId="xl288">
    <w:name w:val="xl28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  <w:jc w:val="right"/>
    </w:pPr>
    <w:rPr>
      <w:rFonts w:cs="Times New Roman"/>
      <w:sz w:val="24"/>
      <w:szCs w:val="24"/>
      <w:lang w:eastAsia="zh-CN"/>
    </w:rPr>
  </w:style>
  <w:style w:type="paragraph" w:customStyle="1" w:styleId="xl287">
    <w:name w:val="xl28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ABF8F"/>
      <w:spacing w:before="280" w:after="280" w:line="276" w:lineRule="auto"/>
      <w:ind w:firstLine="0"/>
      <w:textAlignment w:val="top"/>
    </w:pPr>
    <w:rPr>
      <w:rFonts w:cs="Times New Roman"/>
      <w:sz w:val="20"/>
      <w:szCs w:val="20"/>
      <w:lang w:eastAsia="zh-CN"/>
    </w:rPr>
  </w:style>
  <w:style w:type="paragraph" w:customStyle="1" w:styleId="xl286">
    <w:name w:val="xl28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5">
    <w:name w:val="xl285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4">
    <w:name w:val="xl28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ABF8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83">
    <w:name w:val="xl283"/>
    <w:basedOn w:val="a"/>
    <w:qFormat/>
    <w:rsid w:val="001148D5"/>
    <w:pPr>
      <w:shd w:val="clear" w:color="auto" w:fill="FABF8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82">
    <w:name w:val="xl28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2D05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81">
    <w:name w:val="xl28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80">
    <w:name w:val="xl28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color w:val="FF0000"/>
      <w:sz w:val="24"/>
      <w:szCs w:val="24"/>
      <w:lang w:eastAsia="zh-CN"/>
    </w:rPr>
  </w:style>
  <w:style w:type="paragraph" w:customStyle="1" w:styleId="xl279">
    <w:name w:val="xl27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8">
    <w:name w:val="xl27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7">
    <w:name w:val="xl277"/>
    <w:basedOn w:val="a"/>
    <w:qFormat/>
    <w:rsid w:val="001148D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6">
    <w:name w:val="xl27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5">
    <w:name w:val="xl27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4">
    <w:name w:val="xl27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3">
    <w:name w:val="xl27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2">
    <w:name w:val="xl27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1">
    <w:name w:val="xl271"/>
    <w:basedOn w:val="a"/>
    <w:qFormat/>
    <w:rsid w:val="001148D5"/>
    <w:pPr>
      <w:pBdr>
        <w:left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70">
    <w:name w:val="xl270"/>
    <w:basedOn w:val="a"/>
    <w:qFormat/>
    <w:rsid w:val="001148D5"/>
    <w:pPr>
      <w:pBdr>
        <w:top w:val="single" w:sz="4" w:space="0" w:color="000000"/>
        <w:lef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9">
    <w:name w:val="xl26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8">
    <w:name w:val="xl26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7">
    <w:name w:val="xl26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6">
    <w:name w:val="xl26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5">
    <w:name w:val="xl265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4">
    <w:name w:val="xl26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3">
    <w:name w:val="xl26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2">
    <w:name w:val="xl26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1">
    <w:name w:val="xl26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60">
    <w:name w:val="xl26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9">
    <w:name w:val="xl25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8">
    <w:name w:val="xl25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7">
    <w:name w:val="xl25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6">
    <w:name w:val="xl25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5">
    <w:name w:val="xl25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4">
    <w:name w:val="xl25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3">
    <w:name w:val="xl25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52">
    <w:name w:val="xl25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51">
    <w:name w:val="xl25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50">
    <w:name w:val="xl250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9">
    <w:name w:val="xl24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8">
    <w:name w:val="xl24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7">
    <w:name w:val="xl24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EBF1DE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6">
    <w:name w:val="xl24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5">
    <w:name w:val="xl245"/>
    <w:basedOn w:val="a"/>
    <w:qFormat/>
    <w:rsid w:val="001148D5"/>
    <w:pPr>
      <w:shd w:val="clear" w:color="auto" w:fill="FFFFFF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44">
    <w:name w:val="xl24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3">
    <w:name w:val="xl24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2">
    <w:name w:val="xl24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1">
    <w:name w:val="xl241"/>
    <w:basedOn w:val="a"/>
    <w:qFormat/>
    <w:rsid w:val="001148D5"/>
    <w:pPr>
      <w:pBdr>
        <w:left w:val="single" w:sz="8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40">
    <w:name w:val="xl24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9">
    <w:name w:val="xl23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8">
    <w:name w:val="xl238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7">
    <w:name w:val="xl237"/>
    <w:basedOn w:val="a"/>
    <w:qFormat/>
    <w:rsid w:val="001148D5"/>
    <w:pPr>
      <w:pBdr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36">
    <w:name w:val="xl236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35">
    <w:name w:val="xl235"/>
    <w:basedOn w:val="a"/>
    <w:qFormat/>
    <w:rsid w:val="001148D5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34">
    <w:name w:val="xl234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3">
    <w:name w:val="xl23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2">
    <w:name w:val="xl23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1">
    <w:name w:val="xl23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30">
    <w:name w:val="xl23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229">
    <w:name w:val="xl22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8">
    <w:name w:val="xl22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7">
    <w:name w:val="xl22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6">
    <w:name w:val="xl22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5">
    <w:name w:val="xl22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4">
    <w:name w:val="xl224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3">
    <w:name w:val="xl22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2">
    <w:name w:val="xl22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1">
    <w:name w:val="xl22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20">
    <w:name w:val="xl22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9">
    <w:name w:val="xl21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8">
    <w:name w:val="xl21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b/>
      <w:bCs/>
      <w:sz w:val="24"/>
      <w:szCs w:val="24"/>
      <w:lang w:eastAsia="zh-CN"/>
    </w:rPr>
  </w:style>
  <w:style w:type="paragraph" w:customStyle="1" w:styleId="xl217">
    <w:name w:val="xl21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6">
    <w:name w:val="xl21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jc w:val="right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5">
    <w:name w:val="xl21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4">
    <w:name w:val="xl21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13">
    <w:name w:val="xl21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2">
    <w:name w:val="xl212"/>
    <w:basedOn w:val="a"/>
    <w:qFormat/>
    <w:rsid w:val="001148D5"/>
    <w:pP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1">
    <w:name w:val="xl211"/>
    <w:basedOn w:val="a"/>
    <w:qFormat/>
    <w:rsid w:val="001148D5"/>
    <w:pPr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210">
    <w:name w:val="xl21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09">
    <w:name w:val="xl20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208">
    <w:name w:val="xl20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font9">
    <w:name w:val="font9"/>
    <w:basedOn w:val="a"/>
    <w:qFormat/>
    <w:rsid w:val="001148D5"/>
    <w:pPr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afff9">
    <w:name w:val="Текст ЛПВ"/>
    <w:basedOn w:val="a"/>
    <w:qFormat/>
    <w:rsid w:val="001148D5"/>
    <w:pPr>
      <w:suppressAutoHyphens/>
      <w:spacing w:line="276" w:lineRule="auto"/>
      <w:jc w:val="both"/>
    </w:pPr>
    <w:rPr>
      <w:rFonts w:eastAsia="Calibri"/>
      <w:lang w:val="en-US" w:eastAsia="zh-CN"/>
    </w:rPr>
  </w:style>
  <w:style w:type="paragraph" w:customStyle="1" w:styleId="info">
    <w:name w:val="info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1f0">
    <w:name w:val="Текст концевой сноски1"/>
    <w:basedOn w:val="a"/>
    <w:qFormat/>
    <w:rsid w:val="001148D5"/>
    <w:pPr>
      <w:suppressAutoHyphens/>
      <w:spacing w:line="276" w:lineRule="auto"/>
      <w:ind w:firstLine="0"/>
    </w:pPr>
    <w:rPr>
      <w:rFonts w:ascii="Calibri" w:eastAsia="Calibri" w:hAnsi="Calibri"/>
      <w:sz w:val="20"/>
      <w:szCs w:val="20"/>
      <w:lang w:eastAsia="zh-CN"/>
    </w:rPr>
  </w:style>
  <w:style w:type="paragraph" w:customStyle="1" w:styleId="c">
    <w:name w:val="c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t">
    <w:name w:val="t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text-justif">
    <w:name w:val="text-justif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810">
    <w:name w:val="Заголовок 81"/>
    <w:basedOn w:val="a"/>
    <w:next w:val="a"/>
    <w:qFormat/>
    <w:rsid w:val="001148D5"/>
    <w:pPr>
      <w:keepNext/>
      <w:keepLines/>
      <w:suppressAutoHyphens/>
      <w:spacing w:before="200" w:line="252" w:lineRule="auto"/>
      <w:ind w:firstLine="0"/>
    </w:pPr>
    <w:rPr>
      <w:rFonts w:ascii="Calibri Light" w:hAnsi="Calibri Light" w:cs="Calibri Light"/>
      <w:color w:val="404040"/>
      <w:sz w:val="20"/>
      <w:szCs w:val="20"/>
      <w:lang w:eastAsia="zh-CN"/>
    </w:rPr>
  </w:style>
  <w:style w:type="paragraph" w:customStyle="1" w:styleId="afffa">
    <w:name w:val="a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styleId="26">
    <w:name w:val="Body Text 2"/>
    <w:basedOn w:val="a"/>
    <w:link w:val="211"/>
    <w:qFormat/>
    <w:rsid w:val="001148D5"/>
    <w:pPr>
      <w:suppressAutoHyphens/>
      <w:spacing w:after="120" w:line="480" w:lineRule="auto"/>
      <w:ind w:firstLine="0"/>
    </w:pPr>
    <w:rPr>
      <w:rFonts w:cs="Times New Roman"/>
      <w:sz w:val="24"/>
      <w:szCs w:val="24"/>
      <w:lang w:eastAsia="zh-CN"/>
    </w:rPr>
  </w:style>
  <w:style w:type="character" w:customStyle="1" w:styleId="211">
    <w:name w:val="Основной текст 2 Знак1"/>
    <w:basedOn w:val="a0"/>
    <w:link w:val="26"/>
    <w:rsid w:val="001148D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95">
    <w:name w:val="xl9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94">
    <w:name w:val="xl9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91">
    <w:name w:val="xl191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90">
    <w:name w:val="xl190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9">
    <w:name w:val="xl18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88">
    <w:name w:val="xl18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87">
    <w:name w:val="xl18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86">
    <w:name w:val="xl18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5">
    <w:name w:val="xl18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4">
    <w:name w:val="xl184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3">
    <w:name w:val="xl18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2">
    <w:name w:val="xl182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1">
    <w:name w:val="xl18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80">
    <w:name w:val="xl18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9">
    <w:name w:val="xl17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8">
    <w:name w:val="xl17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7">
    <w:name w:val="xl17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6">
    <w:name w:val="xl17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5">
    <w:name w:val="xl175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4">
    <w:name w:val="xl17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3">
    <w:name w:val="xl17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72">
    <w:name w:val="xl17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1">
    <w:name w:val="xl171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70">
    <w:name w:val="xl17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69">
    <w:name w:val="xl169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68">
    <w:name w:val="xl16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7">
    <w:name w:val="xl16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6">
    <w:name w:val="xl16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5">
    <w:name w:val="xl16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4">
    <w:name w:val="xl164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3">
    <w:name w:val="xl163"/>
    <w:basedOn w:val="a"/>
    <w:qFormat/>
    <w:rsid w:val="001148D5"/>
    <w:pPr>
      <w:pBdr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2">
    <w:name w:val="xl162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61">
    <w:name w:val="xl161"/>
    <w:basedOn w:val="a"/>
    <w:qFormat/>
    <w:rsid w:val="001148D5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60">
    <w:name w:val="xl16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9">
    <w:name w:val="xl15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58">
    <w:name w:val="xl15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7">
    <w:name w:val="xl157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6">
    <w:name w:val="xl156"/>
    <w:basedOn w:val="a"/>
    <w:qFormat/>
    <w:rsid w:val="001148D5"/>
    <w:pPr>
      <w:pBdr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5">
    <w:name w:val="xl155"/>
    <w:basedOn w:val="a"/>
    <w:qFormat/>
    <w:rsid w:val="001148D5"/>
    <w:pPr>
      <w:pBdr>
        <w:top w:val="single" w:sz="4" w:space="0" w:color="000000"/>
        <w:left w:val="single" w:sz="8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4">
    <w:name w:val="xl154"/>
    <w:basedOn w:val="a"/>
    <w:qFormat/>
    <w:rsid w:val="001148D5"/>
    <w:pPr>
      <w:pBdr>
        <w:top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53">
    <w:name w:val="xl153"/>
    <w:basedOn w:val="a"/>
    <w:qFormat/>
    <w:rsid w:val="001148D5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</w:pPr>
    <w:rPr>
      <w:rFonts w:cs="Times New Roman"/>
      <w:sz w:val="24"/>
      <w:szCs w:val="24"/>
      <w:lang w:eastAsia="zh-CN"/>
    </w:rPr>
  </w:style>
  <w:style w:type="paragraph" w:customStyle="1" w:styleId="xl152">
    <w:name w:val="xl152"/>
    <w:basedOn w:val="a"/>
    <w:qFormat/>
    <w:rsid w:val="001148D5"/>
    <w:pPr>
      <w:pBdr>
        <w:top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</w:pPr>
    <w:rPr>
      <w:rFonts w:cs="Times New Roman"/>
      <w:sz w:val="24"/>
      <w:szCs w:val="24"/>
      <w:lang w:eastAsia="zh-CN"/>
    </w:rPr>
  </w:style>
  <w:style w:type="paragraph" w:customStyle="1" w:styleId="xl151">
    <w:name w:val="xl151"/>
    <w:basedOn w:val="a"/>
    <w:qFormat/>
    <w:rsid w:val="001148D5"/>
    <w:pPr>
      <w:pBdr>
        <w:top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50">
    <w:name w:val="xl150"/>
    <w:basedOn w:val="a"/>
    <w:qFormat/>
    <w:rsid w:val="001148D5"/>
    <w:pPr>
      <w:pBdr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9">
    <w:name w:val="xl149"/>
    <w:basedOn w:val="a"/>
    <w:qFormat/>
    <w:rsid w:val="001148D5"/>
    <w:pPr>
      <w:pBdr>
        <w:top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8">
    <w:name w:val="xl148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7">
    <w:name w:val="xl147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8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6">
    <w:name w:val="xl146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5">
    <w:name w:val="xl145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4">
    <w:name w:val="xl14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43">
    <w:name w:val="xl143"/>
    <w:basedOn w:val="a"/>
    <w:qFormat/>
    <w:rsid w:val="001148D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42">
    <w:name w:val="xl14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1">
    <w:name w:val="xl14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40">
    <w:name w:val="xl14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9">
    <w:name w:val="xl13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font8">
    <w:name w:val="font8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font7">
    <w:name w:val="font7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color w:val="000000"/>
      <w:sz w:val="18"/>
      <w:szCs w:val="18"/>
      <w:lang w:eastAsia="zh-CN"/>
    </w:rPr>
  </w:style>
  <w:style w:type="paragraph" w:customStyle="1" w:styleId="font5">
    <w:name w:val="font5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Tahoma" w:hAnsi="Tahoma" w:cs="Tahoma"/>
      <w:b/>
      <w:bCs/>
      <w:color w:val="000000"/>
      <w:sz w:val="18"/>
      <w:szCs w:val="18"/>
      <w:lang w:eastAsia="zh-CN"/>
    </w:rPr>
  </w:style>
  <w:style w:type="paragraph" w:customStyle="1" w:styleId="xl138">
    <w:name w:val="xl13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7">
    <w:name w:val="xl137"/>
    <w:basedOn w:val="a"/>
    <w:qFormat/>
    <w:rsid w:val="001148D5"/>
    <w:pPr>
      <w:pBdr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6">
    <w:name w:val="xl13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35">
    <w:name w:val="xl135"/>
    <w:basedOn w:val="a"/>
    <w:qFormat/>
    <w:rsid w:val="001148D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4">
    <w:name w:val="xl134"/>
    <w:basedOn w:val="a"/>
    <w:qFormat/>
    <w:rsid w:val="001148D5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3">
    <w:name w:val="xl133"/>
    <w:basedOn w:val="a"/>
    <w:qFormat/>
    <w:rsid w:val="001148D5"/>
    <w:pPr>
      <w:pBdr>
        <w:top w:val="single" w:sz="4" w:space="0" w:color="000000"/>
        <w:lef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2">
    <w:name w:val="xl13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31">
    <w:name w:val="xl131"/>
    <w:basedOn w:val="a"/>
    <w:qFormat/>
    <w:rsid w:val="001148D5"/>
    <w:pP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30">
    <w:name w:val="xl13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9">
    <w:name w:val="xl12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8">
    <w:name w:val="xl12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A9694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7">
    <w:name w:val="xl12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6">
    <w:name w:val="xl12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5">
    <w:name w:val="xl125"/>
    <w:basedOn w:val="a"/>
    <w:qFormat/>
    <w:rsid w:val="001148D5"/>
    <w:pP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4">
    <w:name w:val="xl12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3">
    <w:name w:val="xl12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2">
    <w:name w:val="xl12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21">
    <w:name w:val="xl121"/>
    <w:basedOn w:val="a"/>
    <w:qFormat/>
    <w:rsid w:val="001148D5"/>
    <w:pP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20">
    <w:name w:val="xl12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9">
    <w:name w:val="xl11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8">
    <w:name w:val="xl11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7">
    <w:name w:val="xl11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6">
    <w:name w:val="xl11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5">
    <w:name w:val="xl115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jc w:val="center"/>
      <w:textAlignment w:val="center"/>
    </w:pPr>
    <w:rPr>
      <w:rFonts w:cs="Times New Roman"/>
      <w:sz w:val="24"/>
      <w:szCs w:val="24"/>
      <w:lang w:eastAsia="zh-CN"/>
    </w:rPr>
  </w:style>
  <w:style w:type="paragraph" w:customStyle="1" w:styleId="xl114">
    <w:name w:val="xl11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13">
    <w:name w:val="xl11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2">
    <w:name w:val="xl112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1">
    <w:name w:val="xl11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10">
    <w:name w:val="xl110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9">
    <w:name w:val="xl109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8">
    <w:name w:val="xl10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7">
    <w:name w:val="xl10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6">
    <w:name w:val="xl10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5">
    <w:name w:val="xl105"/>
    <w:basedOn w:val="a"/>
    <w:qFormat/>
    <w:rsid w:val="001148D5"/>
    <w:pPr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4">
    <w:name w:val="xl104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76" w:lineRule="auto"/>
      <w:ind w:firstLine="0"/>
      <w:textAlignment w:val="top"/>
    </w:pPr>
    <w:rPr>
      <w:rFonts w:cs="Times New Roman"/>
      <w:sz w:val="24"/>
      <w:szCs w:val="24"/>
      <w:lang w:eastAsia="zh-CN"/>
    </w:rPr>
  </w:style>
  <w:style w:type="paragraph" w:customStyle="1" w:styleId="xl103">
    <w:name w:val="xl103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2">
    <w:name w:val="xl102"/>
    <w:basedOn w:val="a"/>
    <w:qFormat/>
    <w:rsid w:val="001148D5"/>
    <w:pPr>
      <w:suppressAutoHyphens/>
      <w:spacing w:before="280" w:after="280" w:line="276" w:lineRule="auto"/>
      <w:ind w:firstLine="0"/>
    </w:pPr>
    <w:rPr>
      <w:rFonts w:ascii="Arial" w:hAnsi="Arial" w:cs="Arial"/>
      <w:sz w:val="20"/>
      <w:szCs w:val="20"/>
      <w:lang w:eastAsia="zh-CN"/>
    </w:rPr>
  </w:style>
  <w:style w:type="paragraph" w:customStyle="1" w:styleId="xl101">
    <w:name w:val="xl101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100">
    <w:name w:val="xl100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27">
    <w:name w:val="Обычный2"/>
    <w:basedOn w:val="a"/>
    <w:qFormat/>
    <w:rsid w:val="001148D5"/>
    <w:pPr>
      <w:suppressAutoHyphens/>
      <w:spacing w:line="360" w:lineRule="auto"/>
      <w:jc w:val="both"/>
    </w:pPr>
    <w:rPr>
      <w:rFonts w:cs="Times New Roman"/>
      <w:sz w:val="24"/>
      <w:szCs w:val="24"/>
      <w:lang w:eastAsia="zh-CN"/>
    </w:rPr>
  </w:style>
  <w:style w:type="paragraph" w:customStyle="1" w:styleId="xl98">
    <w:name w:val="xl98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97">
    <w:name w:val="xl97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xl96">
    <w:name w:val="xl96"/>
    <w:basedOn w:val="a"/>
    <w:qFormat/>
    <w:rsid w:val="001148D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rtejustify">
    <w:name w:val="rtejustify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1f1">
    <w:name w:val="Заголовок оглавления1"/>
    <w:basedOn w:val="1"/>
    <w:next w:val="a"/>
    <w:qFormat/>
    <w:rsid w:val="001148D5"/>
    <w:pPr>
      <w:keepNext/>
      <w:keepLines/>
      <w:spacing w:before="480" w:after="0" w:line="276" w:lineRule="auto"/>
    </w:pPr>
    <w:rPr>
      <w:rFonts w:ascii="Cambria" w:hAnsi="Cambria"/>
      <w:color w:val="365F91"/>
      <w:kern w:val="0"/>
      <w:sz w:val="28"/>
      <w:szCs w:val="28"/>
      <w:lang w:eastAsia="zh-CN"/>
    </w:rPr>
  </w:style>
  <w:style w:type="paragraph" w:customStyle="1" w:styleId="aj">
    <w:name w:val="aj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1f2">
    <w:name w:val="Обычный1"/>
    <w:qFormat/>
    <w:rsid w:val="001148D5"/>
    <w:pPr>
      <w:suppressAutoHyphens/>
      <w:spacing w:after="0" w:line="288" w:lineRule="auto"/>
      <w:ind w:firstLine="567"/>
      <w:jc w:val="both"/>
    </w:pPr>
    <w:rPr>
      <w:rFonts w:ascii="Arial" w:eastAsia="Times New Roman" w:hAnsi="Arial" w:cs="Arial"/>
      <w:szCs w:val="20"/>
      <w:lang w:eastAsia="zh-CN"/>
    </w:rPr>
  </w:style>
  <w:style w:type="paragraph" w:styleId="28">
    <w:name w:val="Body Text Indent 2"/>
    <w:basedOn w:val="a"/>
    <w:link w:val="212"/>
    <w:qFormat/>
    <w:rsid w:val="001148D5"/>
    <w:pPr>
      <w:suppressAutoHyphens/>
      <w:spacing w:after="120" w:line="480" w:lineRule="auto"/>
      <w:ind w:left="283" w:firstLine="0"/>
    </w:pPr>
    <w:rPr>
      <w:rFonts w:ascii="Calibri" w:hAnsi="Calibri"/>
      <w:sz w:val="22"/>
      <w:lang w:eastAsia="zh-CN"/>
    </w:rPr>
  </w:style>
  <w:style w:type="character" w:customStyle="1" w:styleId="212">
    <w:name w:val="Основной текст с отступом 2 Знак1"/>
    <w:basedOn w:val="a0"/>
    <w:link w:val="28"/>
    <w:rsid w:val="001148D5"/>
    <w:rPr>
      <w:rFonts w:ascii="Calibri" w:eastAsia="Times New Roman" w:hAnsi="Calibri" w:cs="Calibri"/>
      <w:lang w:eastAsia="zh-CN"/>
    </w:rPr>
  </w:style>
  <w:style w:type="paragraph" w:customStyle="1" w:styleId="1f3">
    <w:name w:val="Основной текст1"/>
    <w:basedOn w:val="a"/>
    <w:qFormat/>
    <w:rsid w:val="001148D5"/>
    <w:pPr>
      <w:widowControl w:val="0"/>
      <w:suppressAutoHyphens/>
      <w:spacing w:line="252" w:lineRule="auto"/>
      <w:ind w:firstLine="400"/>
    </w:pPr>
    <w:rPr>
      <w:rFonts w:cs="Times New Roman"/>
      <w:sz w:val="26"/>
      <w:szCs w:val="26"/>
      <w:lang w:eastAsia="zh-CN"/>
    </w:rPr>
  </w:style>
  <w:style w:type="paragraph" w:customStyle="1" w:styleId="paragraph">
    <w:name w:val="paragraph"/>
    <w:basedOn w:val="a"/>
    <w:qFormat/>
    <w:rsid w:val="001148D5"/>
    <w:pPr>
      <w:suppressAutoHyphens/>
      <w:spacing w:before="280" w:after="280" w:line="276" w:lineRule="auto"/>
      <w:ind w:firstLine="0"/>
    </w:pPr>
    <w:rPr>
      <w:rFonts w:cs="Times New Roman"/>
      <w:sz w:val="24"/>
      <w:szCs w:val="24"/>
      <w:lang w:eastAsia="zh-CN"/>
    </w:rPr>
  </w:style>
  <w:style w:type="paragraph" w:customStyle="1" w:styleId="610">
    <w:name w:val="Заголовок 6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i/>
      <w:iCs/>
      <w:color w:val="243F60"/>
      <w:sz w:val="22"/>
      <w:lang w:eastAsia="zh-CN"/>
    </w:rPr>
  </w:style>
  <w:style w:type="paragraph" w:customStyle="1" w:styleId="510">
    <w:name w:val="Заголовок 5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color w:val="243F60"/>
      <w:sz w:val="22"/>
      <w:lang w:eastAsia="zh-CN"/>
    </w:rPr>
  </w:style>
  <w:style w:type="paragraph" w:customStyle="1" w:styleId="410">
    <w:name w:val="Заголовок 4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b/>
      <w:bCs/>
      <w:i/>
      <w:iCs/>
      <w:color w:val="4F81BD"/>
      <w:sz w:val="22"/>
      <w:lang w:eastAsia="zh-CN"/>
    </w:rPr>
  </w:style>
  <w:style w:type="paragraph" w:customStyle="1" w:styleId="310">
    <w:name w:val="Заголовок 3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b/>
      <w:bCs/>
      <w:color w:val="4F81BD"/>
      <w:sz w:val="22"/>
      <w:lang w:eastAsia="zh-CN"/>
    </w:rPr>
  </w:style>
  <w:style w:type="paragraph" w:customStyle="1" w:styleId="213">
    <w:name w:val="Заголовок 21"/>
    <w:basedOn w:val="a"/>
    <w:next w:val="a"/>
    <w:qFormat/>
    <w:rsid w:val="001148D5"/>
    <w:pPr>
      <w:keepNext/>
      <w:keepLines/>
      <w:suppressAutoHyphens/>
      <w:spacing w:before="200" w:line="276" w:lineRule="auto"/>
      <w:ind w:firstLine="0"/>
    </w:pPr>
    <w:rPr>
      <w:rFonts w:ascii="Cambria" w:hAnsi="Cambria" w:cs="Cambria"/>
      <w:b/>
      <w:bCs/>
      <w:color w:val="4F81BD"/>
      <w:sz w:val="26"/>
      <w:szCs w:val="26"/>
      <w:lang w:eastAsia="zh-CN"/>
    </w:rPr>
  </w:style>
  <w:style w:type="paragraph" w:customStyle="1" w:styleId="SingleTxtGR">
    <w:name w:val="_ Single Txt_GR"/>
    <w:basedOn w:val="a"/>
    <w:qFormat/>
    <w:rsid w:val="001148D5"/>
    <w:pPr>
      <w:suppressAutoHyphens/>
      <w:spacing w:after="120" w:line="240" w:lineRule="atLeast"/>
      <w:ind w:left="1134" w:right="1134" w:firstLine="0"/>
      <w:jc w:val="both"/>
    </w:pPr>
    <w:rPr>
      <w:rFonts w:cs="Times New Roman"/>
      <w:w w:val="103"/>
      <w:sz w:val="20"/>
      <w:szCs w:val="20"/>
      <w:lang w:eastAsia="zh-CN"/>
    </w:rPr>
  </w:style>
  <w:style w:type="paragraph" w:customStyle="1" w:styleId="ConsPlusTitle">
    <w:name w:val="ConsPlusTitle"/>
    <w:qFormat/>
    <w:rsid w:val="001148D5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zh-CN"/>
    </w:rPr>
  </w:style>
  <w:style w:type="paragraph" w:customStyle="1" w:styleId="ConsPlusNormal">
    <w:name w:val="ConsPlusNormal"/>
    <w:qFormat/>
    <w:rsid w:val="001148D5"/>
    <w:pPr>
      <w:widowControl w:val="0"/>
      <w:suppressAutoHyphens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NEW">
    <w:name w:val="Обычный NEW"/>
    <w:basedOn w:val="a"/>
    <w:qFormat/>
    <w:rsid w:val="001148D5"/>
    <w:pPr>
      <w:suppressAutoHyphens/>
      <w:spacing w:line="360" w:lineRule="auto"/>
      <w:jc w:val="both"/>
    </w:pPr>
    <w:rPr>
      <w:rFonts w:eastAsia="Calibri" w:cs="Times New Roman"/>
      <w:sz w:val="24"/>
      <w:szCs w:val="24"/>
      <w:lang w:eastAsia="zh-CN"/>
    </w:rPr>
  </w:style>
  <w:style w:type="paragraph" w:customStyle="1" w:styleId="indexheading111111">
    <w:name w:val="index heading111111"/>
    <w:qFormat/>
    <w:rsid w:val="001148D5"/>
    <w:pPr>
      <w:keepNext/>
      <w:suppressAutoHyphens/>
      <w:spacing w:before="240" w:after="120" w:line="240" w:lineRule="auto"/>
      <w:ind w:firstLine="709"/>
      <w:jc w:val="both"/>
    </w:pPr>
    <w:rPr>
      <w:rFonts w:ascii="Liberation Sans" w:eastAsia="PingFang SC" w:hAnsi="Liberation Sans" w:cs="Arial Unicode MS"/>
      <w:sz w:val="28"/>
      <w:szCs w:val="28"/>
      <w:lang w:eastAsia="zh-CN"/>
    </w:rPr>
  </w:style>
  <w:style w:type="paragraph" w:customStyle="1" w:styleId="caption111111">
    <w:name w:val="caption111111"/>
    <w:basedOn w:val="a"/>
    <w:qFormat/>
    <w:rsid w:val="001148D5"/>
    <w:pPr>
      <w:suppressAutoHyphens/>
      <w:spacing w:before="120" w:after="120" w:line="276" w:lineRule="auto"/>
      <w:jc w:val="both"/>
    </w:pPr>
    <w:rPr>
      <w:rFonts w:eastAsia="Calibri" w:cs="Arial Unicode MS"/>
      <w:i/>
      <w:iCs/>
      <w:sz w:val="24"/>
      <w:szCs w:val="24"/>
      <w:lang w:eastAsia="zh-CN"/>
    </w:rPr>
  </w:style>
  <w:style w:type="character" w:customStyle="1" w:styleId="50">
    <w:name w:val="Основной текст (5)_"/>
    <w:basedOn w:val="a0"/>
    <w:link w:val="52"/>
    <w:rsid w:val="001148D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"/>
    <w:link w:val="50"/>
    <w:rsid w:val="001148D5"/>
    <w:pPr>
      <w:widowControl w:val="0"/>
      <w:shd w:val="clear" w:color="auto" w:fill="FFFFFF"/>
      <w:spacing w:after="300" w:line="644" w:lineRule="exact"/>
      <w:ind w:hanging="140"/>
      <w:jc w:val="center"/>
    </w:pPr>
    <w:rPr>
      <w:rFonts w:cs="Times New Roman"/>
      <w:b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652DC89D47FB74683366416A31888CB" ma:contentTypeVersion="46" ma:contentTypeDescription="Создание документа." ma:contentTypeScope="" ma:versionID="fdcf4e12819c50ac70257eda1bf4a71f">
  <xsd:schema xmlns:xsd="http://www.w3.org/2001/XMLSchema" xmlns:xs="http://www.w3.org/2001/XMLSchema" xmlns:p="http://schemas.microsoft.com/office/2006/metadata/properties" xmlns:ns2="67a9cb4f-e58d-445a-8e0b-2b8d792f9e38" xmlns:ns3="081b8c99-5a1b-4ba1-9a3e-0d0cea83319e" xmlns:ns4="e2080b48-eafa-461e-b501-38555d38caa1" xmlns:ns5="5256eb8c-d5dd-498a-ad6f-7fa801666f9a" xmlns:ns6="05bb7913-6745-425b-9415-f9dbd3e56b95" xmlns:ns7="1e82c985-6cf2-4d43-b8b5-a430af7accc6" xmlns:ns8="bc1d99f4-2047-4b43-99f0-e8f2a593a624" xmlns:ns9="a853e5a8-fa1e-4dd3-a1b5-1604bfb35b05" xmlns:ns10="af44e648-6311-40f1-ad37-1234555fd9ba" targetNamespace="http://schemas.microsoft.com/office/2006/metadata/properties" ma:root="true" ma:fieldsID="16b181d5a537988dd21ab41390828d90" ns2:_="" ns3:_="" ns4:_="" ns5:_="" ns6:_="" ns7:_="" ns8:_="" ns9:_="" ns10:_="">
    <xsd:import namespace="67a9cb4f-e58d-445a-8e0b-2b8d792f9e38"/>
    <xsd:import namespace="081b8c99-5a1b-4ba1-9a3e-0d0cea83319e"/>
    <xsd:import namespace="e2080b48-eafa-461e-b501-38555d38caa1"/>
    <xsd:import namespace="5256eb8c-d5dd-498a-ad6f-7fa801666f9a"/>
    <xsd:import namespace="05bb7913-6745-425b-9415-f9dbd3e56b95"/>
    <xsd:import namespace="1e82c985-6cf2-4d43-b8b5-a430af7accc6"/>
    <xsd:import namespace="bc1d99f4-2047-4b43-99f0-e8f2a593a624"/>
    <xsd:import namespace="a853e5a8-fa1e-4dd3-a1b5-1604bfb35b05"/>
    <xsd:import namespace="af44e648-6311-40f1-ad37-1234555fd9ba"/>
    <xsd:element name="properties">
      <xsd:complexType>
        <xsd:sequence>
          <xsd:element name="documentManagement">
            <xsd:complexType>
              <xsd:all>
                <xsd:element ref="ns2:organ"/>
                <xsd:element ref="ns3:approvaldate"/>
                <xsd:element ref="ns3:number"/>
                <xsd:element ref="ns4:kind"/>
                <xsd:element ref="ns5:status"/>
                <xsd:element ref="ns6:meaning" minOccurs="0"/>
                <xsd:element ref="ns3:enddate" minOccurs="0"/>
                <xsd:element ref="ns3:publication" minOccurs="0"/>
                <xsd:element ref="ns3:dateedition" minOccurs="0"/>
                <xsd:element ref="ns3:dateaddindb"/>
                <xsd:element ref="ns3:informstring" minOccurs="0"/>
                <xsd:element ref="ns7:theme" minOccurs="0"/>
                <xsd:element ref="ns3:notes0" minOccurs="0"/>
                <xsd:element ref="ns3:redactiondate" minOccurs="0"/>
                <xsd:element ref="ns8:type" minOccurs="0"/>
                <xsd:element ref="ns3:operinform" minOccurs="0"/>
                <xsd:element ref="ns3:NMinusta" minOccurs="0"/>
                <xsd:element ref="ns3:dateminusta" minOccurs="0"/>
                <xsd:element ref="ns9:lastredaction" minOccurs="0"/>
                <xsd:element ref="ns3:DID" minOccurs="0"/>
                <xsd:element ref="ns9:link" minOccurs="0"/>
                <xsd:element ref="ns3:islastredaction" minOccurs="0"/>
                <xsd:element ref="ns10:num" minOccurs="0"/>
                <xsd:element ref="ns10:numik" minOccurs="0"/>
                <xsd:element ref="ns9:bigtitle" minOccurs="0"/>
                <xsd:element ref="ns9:beginac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9cb4f-e58d-445a-8e0b-2b8d792f9e38" elementFormDefault="qualified">
    <xsd:import namespace="http://schemas.microsoft.com/office/2006/documentManagement/types"/>
    <xsd:import namespace="http://schemas.microsoft.com/office/infopath/2007/PartnerControls"/>
    <xsd:element name="organ" ma:index="1" ma:displayName="Принявший орган" ma:description="" ma:list="{67a9cb4f-e58d-445a-8e0b-2b8d792f9e38}" ma:internalName="organ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b8c99-5a1b-4ba1-9a3e-0d0cea83319e" elementFormDefault="qualified">
    <xsd:import namespace="http://schemas.microsoft.com/office/2006/documentManagement/types"/>
    <xsd:import namespace="http://schemas.microsoft.com/office/infopath/2007/PartnerControls"/>
    <xsd:element name="approvaldate" ma:index="2" ma:displayName="Дата принятия" ma:format="DateOnly" ma:internalName="approvaldate">
      <xsd:simpleType>
        <xsd:restriction base="dms:DateTime"/>
      </xsd:simpleType>
    </xsd:element>
    <xsd:element name="number" ma:index="3" ma:displayName="Номер документа" ma:internalName="number">
      <xsd:simpleType>
        <xsd:restriction base="dms:Text">
          <xsd:maxLength value="255"/>
        </xsd:restriction>
      </xsd:simpleType>
    </xsd:element>
    <xsd:element name="enddate" ma:index="7" nillable="true" ma:displayName="Дата окончания действия" ma:format="DateOnly" ma:internalName="enddate">
      <xsd:simpleType>
        <xsd:restriction base="dms:DateTime"/>
      </xsd:simpleType>
    </xsd:element>
    <xsd:element name="publication" ma:index="8" nillable="true" ma:displayName="Опубликование" ma:internalName="publication">
      <xsd:simpleType>
        <xsd:restriction base="dms:Note">
          <xsd:maxLength value="255"/>
        </xsd:restriction>
      </xsd:simpleType>
    </xsd:element>
    <xsd:element name="dateedition" ma:index="9" nillable="true" ma:displayName="Дата изменения" ma:format="DateOnly" ma:internalName="dateedition">
      <xsd:simpleType>
        <xsd:restriction base="dms:DateTime"/>
      </xsd:simpleType>
    </xsd:element>
    <xsd:element name="dateaddindb" ma:index="10" ma:displayName="Дата внесения в БД" ma:format="DateOnly" ma:internalName="dateaddindb">
      <xsd:simpleType>
        <xsd:restriction base="dms:DateTime"/>
      </xsd:simpleType>
    </xsd:element>
    <xsd:element name="informstring" ma:index="11" nillable="true" ma:displayName="Информационная строка" ma:internalName="informstring">
      <xsd:simpleType>
        <xsd:restriction base="dms:Note">
          <xsd:maxLength value="255"/>
        </xsd:restriction>
      </xsd:simpleType>
    </xsd:element>
    <xsd:element name="notes0" ma:index="13" nillable="true" ma:displayName="Примечания" ma:internalName="notes0">
      <xsd:simpleType>
        <xsd:restriction base="dms:Note">
          <xsd:maxLength value="255"/>
        </xsd:restriction>
      </xsd:simpleType>
    </xsd:element>
    <xsd:element name="redactiondate" ma:index="14" nillable="true" ma:displayName="Дата редакции" ma:format="DateOnly" ma:internalName="redactiondate">
      <xsd:simpleType>
        <xsd:restriction base="dms:DateTime"/>
      </xsd:simpleType>
    </xsd:element>
    <xsd:element name="operinform" ma:index="16" nillable="true" ma:displayName="Оперативная информация" ma:internalName="operinform">
      <xsd:simpleType>
        <xsd:restriction base="dms:Note">
          <xsd:maxLength value="255"/>
        </xsd:restriction>
      </xsd:simpleType>
    </xsd:element>
    <xsd:element name="NMinusta" ma:index="17" nillable="true" ma:displayName="N рег Минюста" ma:internalName="NMinusta">
      <xsd:simpleType>
        <xsd:restriction base="dms:Text"/>
      </xsd:simpleType>
    </xsd:element>
    <xsd:element name="dateminusta" ma:index="18" nillable="true" ma:displayName="Дата рег Минюста" ma:format="DateOnly" ma:internalName="dateminusta">
      <xsd:simpleType>
        <xsd:restriction base="dms:DateTime"/>
      </xsd:simpleType>
    </xsd:element>
    <xsd:element name="DID" ma:index="20" nillable="true" ma:displayName="DID" ma:indexed="true" ma:internalName="DID">
      <xsd:simpleType>
        <xsd:restriction base="dms:Text">
          <xsd:maxLength value="255"/>
        </xsd:restriction>
      </xsd:simpleType>
    </xsd:element>
    <xsd:element name="islastredaction" ma:index="22" nillable="true" ma:displayName="Последняя версия" ma:internalName="islastredaction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080b48-eafa-461e-b501-38555d38caa1" elementFormDefault="qualified">
    <xsd:import namespace="http://schemas.microsoft.com/office/2006/documentManagement/types"/>
    <xsd:import namespace="http://schemas.microsoft.com/office/infopath/2007/PartnerControls"/>
    <xsd:element name="kind" ma:index="4" ma:displayName="Вид документа" ma:description="" ma:list="{e2080b48-eafa-461e-b501-38555d38caa1}" ma:internalName="kind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56eb8c-d5dd-498a-ad6f-7fa801666f9a" elementFormDefault="qualified">
    <xsd:import namespace="http://schemas.microsoft.com/office/2006/documentManagement/types"/>
    <xsd:import namespace="http://schemas.microsoft.com/office/infopath/2007/PartnerControls"/>
    <xsd:element name="status" ma:index="5" ma:displayName="Статус" ma:description="" ma:list="{5256eb8c-d5dd-498a-ad6f-7fa801666f9a}" ma:internalName="status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bb7913-6745-425b-9415-f9dbd3e56b95" elementFormDefault="qualified">
    <xsd:import namespace="http://schemas.microsoft.com/office/2006/documentManagement/types"/>
    <xsd:import namespace="http://schemas.microsoft.com/office/infopath/2007/PartnerControls"/>
    <xsd:element name="meaning" ma:index="6" nillable="true" ma:displayName="Значимость" ma:description="" ma:list="{05bb7913-6745-425b-9415-f9dbd3e56b95}" ma:internalName="meaning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82c985-6cf2-4d43-b8b5-a430af7accc6" elementFormDefault="qualified">
    <xsd:import namespace="http://schemas.microsoft.com/office/2006/documentManagement/types"/>
    <xsd:import namespace="http://schemas.microsoft.com/office/infopath/2007/PartnerControls"/>
    <xsd:element name="theme" ma:index="12" nillable="true" ma:displayName="Тематика" ma:description="" ma:list="{1e82c985-6cf2-4d43-b8b5-a430af7accc6}" ma:internalName="theme" ma:showField="Title" ma:web="{5d2bba26-f353-416b-97e9-0dfc55be53ea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d99f4-2047-4b43-99f0-e8f2a593a624" elementFormDefault="qualified">
    <xsd:import namespace="http://schemas.microsoft.com/office/2006/documentManagement/types"/>
    <xsd:import namespace="http://schemas.microsoft.com/office/infopath/2007/PartnerControls"/>
    <xsd:element name="type" ma:index="15" nillable="true" ma:displayName="Тип документа" ma:description="" ma:list="{bc1d99f4-2047-4b43-99f0-e8f2a593a624}" ma:internalName="type" ma:showField="Title" ma:web="{5d2bba26-f353-416b-97e9-0dfc55be53ea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e5a8-fa1e-4dd3-a1b5-1604bfb35b05" elementFormDefault="qualified">
    <xsd:import namespace="http://schemas.microsoft.com/office/2006/documentManagement/types"/>
    <xsd:import namespace="http://schemas.microsoft.com/office/infopath/2007/PartnerControls"/>
    <xsd:element name="lastredaction" ma:index="19" nillable="true" ma:displayName="Последняя редакция" ma:description="" ma:list="{a853e5a8-fa1e-4dd3-a1b5-1604bfb35b05}" ma:internalName="lastredaction" ma:showField="Title" ma:web="{5d2bba26-f353-416b-97e9-0dfc55be53ea}">
      <xsd:simpleType>
        <xsd:restriction base="dms:Lookup"/>
      </xsd:simpleType>
    </xsd:element>
    <xsd:element name="link" ma:index="21" nillable="true" ma:displayName="Ссылки" ma:description="" ma:list="{a853e5a8-fa1e-4dd3-a1b5-1604bfb35b05}" ma:internalName="link" ma:showField="Title" ma:web="{5d2bba26-f353-416b-97e9-0dfc55be53ea}">
      <xsd:simpleType>
        <xsd:restriction base="dms:Lookup"/>
      </xsd:simpleType>
    </xsd:element>
    <xsd:element name="bigtitle" ma:index="32" nillable="true" ma:displayName="bigtitle" ma:internalName="bigtitle">
      <xsd:simpleType>
        <xsd:restriction base="dms:Note"/>
      </xsd:simpleType>
    </xsd:element>
    <xsd:element name="beginactiondate" ma:index="33" nillable="true" ma:displayName="Дата начала действия" ma:format="DateOnly" ma:internalName="beginaction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44e648-6311-40f1-ad37-1234555fd9ba" elementFormDefault="qualified">
    <xsd:import namespace="http://schemas.microsoft.com/office/2006/documentManagement/types"/>
    <xsd:import namespace="http://schemas.microsoft.com/office/infopath/2007/PartnerControls"/>
    <xsd:element name="num" ma:index="30" nillable="true" ma:displayName="num" ma:decimals="0" ma:internalName="num">
      <xsd:simpleType>
        <xsd:restriction base="dms:Number"/>
      </xsd:simpleType>
    </xsd:element>
    <xsd:element name="numik" ma:index="31" nillable="true" ma:displayName="numik" ma:internalName="numik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Тип контента"/>
        <xsd:element ref="dc:title" minOccurs="0" maxOccurs="1" ma:index="23" ma:displayName="Наимено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D xmlns="081b8c99-5a1b-4ba1-9a3e-0d0cea83319e" xsi:nil="true"/>
    <dateaddindb xmlns="081b8c99-5a1b-4ba1-9a3e-0d0cea83319e">2014-12-02T20:00:00+00:00</dateaddindb>
    <dateminusta xmlns="081b8c99-5a1b-4ba1-9a3e-0d0cea83319e" xsi:nil="true"/>
    <numik xmlns="af44e648-6311-40f1-ad37-1234555fd9ba">60</numik>
    <kind xmlns="e2080b48-eafa-461e-b501-38555d38caa1">86</kind>
    <num xmlns="af44e648-6311-40f1-ad37-1234555fd9ba">60</num>
    <beginactiondate xmlns="a853e5a8-fa1e-4dd3-a1b5-1604bfb35b05" xsi:nil="true"/>
    <approvaldate xmlns="081b8c99-5a1b-4ba1-9a3e-0d0cea83319e">2014-11-27T20:00:00+00:00</approvaldate>
    <bigtitle xmlns="a853e5a8-fa1e-4dd3-a1b5-1604bfb35b05">Об утверждении Порядка расходования средств, образовавшихся в результате взимания платы за предоставление социальных услуг организациями социального обслуживания Ярославской области (с изменениями на 30 ноября 2023 года)</bigtitle>
    <NMinusta xmlns="081b8c99-5a1b-4ba1-9a3e-0d0cea83319e" xsi:nil="true"/>
    <link xmlns="a853e5a8-fa1e-4dd3-a1b5-1604bfb35b05" xsi:nil="true"/>
    <islastredaction xmlns="081b8c99-5a1b-4ba1-9a3e-0d0cea83319e">true</islastredaction>
    <enddate xmlns="081b8c99-5a1b-4ba1-9a3e-0d0cea83319e" xsi:nil="true"/>
    <publication xmlns="081b8c99-5a1b-4ba1-9a3e-0d0cea83319e" xsi:nil="true"/>
    <redactiondate xmlns="081b8c99-5a1b-4ba1-9a3e-0d0cea83319e">2023-11-29T20:00:00+00:00</redactiondate>
    <status xmlns="5256eb8c-d5dd-498a-ad6f-7fa801666f9a">34</status>
    <organ xmlns="67a9cb4f-e58d-445a-8e0b-2b8d792f9e38">228</organ>
    <type xmlns="bc1d99f4-2047-4b43-99f0-e8f2a593a624" xsi:nil="true"/>
    <notes0 xmlns="081b8c99-5a1b-4ba1-9a3e-0d0cea83319e" xsi:nil="true"/>
    <informstring xmlns="081b8c99-5a1b-4ba1-9a3e-0d0cea83319e" xsi:nil="true"/>
    <theme xmlns="1e82c985-6cf2-4d43-b8b5-a430af7accc6"/>
    <meaning xmlns="05bb7913-6745-425b-9415-f9dbd3e56b95" xsi:nil="true"/>
    <lastredaction xmlns="a853e5a8-fa1e-4dd3-a1b5-1604bfb35b05" xsi:nil="true"/>
    <number xmlns="081b8c99-5a1b-4ba1-9a3e-0d0cea83319e">60-14</number>
    <dateedition xmlns="081b8c99-5a1b-4ba1-9a3e-0d0cea83319e" xsi:nil="true"/>
    <operinform xmlns="081b8c99-5a1b-4ba1-9a3e-0d0cea833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223A6-6671-45BB-8DC2-92935EB712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a9cb4f-e58d-445a-8e0b-2b8d792f9e38"/>
    <ds:schemaRef ds:uri="081b8c99-5a1b-4ba1-9a3e-0d0cea83319e"/>
    <ds:schemaRef ds:uri="e2080b48-eafa-461e-b501-38555d38caa1"/>
    <ds:schemaRef ds:uri="5256eb8c-d5dd-498a-ad6f-7fa801666f9a"/>
    <ds:schemaRef ds:uri="05bb7913-6745-425b-9415-f9dbd3e56b95"/>
    <ds:schemaRef ds:uri="1e82c985-6cf2-4d43-b8b5-a430af7accc6"/>
    <ds:schemaRef ds:uri="bc1d99f4-2047-4b43-99f0-e8f2a593a624"/>
    <ds:schemaRef ds:uri="a853e5a8-fa1e-4dd3-a1b5-1604bfb35b05"/>
    <ds:schemaRef ds:uri="af44e648-6311-40f1-ad37-1234555fd9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D12C7F-DA69-420F-85A6-D94A40C74D5F}">
  <ds:schemaRefs>
    <ds:schemaRef ds:uri="http://schemas.microsoft.com/office/2006/metadata/properties"/>
    <ds:schemaRef ds:uri="http://schemas.microsoft.com/office/infopath/2007/PartnerControls"/>
    <ds:schemaRef ds:uri="081b8c99-5a1b-4ba1-9a3e-0d0cea83319e"/>
    <ds:schemaRef ds:uri="af44e648-6311-40f1-ad37-1234555fd9ba"/>
    <ds:schemaRef ds:uri="e2080b48-eafa-461e-b501-38555d38caa1"/>
    <ds:schemaRef ds:uri="a853e5a8-fa1e-4dd3-a1b5-1604bfb35b05"/>
    <ds:schemaRef ds:uri="5256eb8c-d5dd-498a-ad6f-7fa801666f9a"/>
    <ds:schemaRef ds:uri="67a9cb4f-e58d-445a-8e0b-2b8d792f9e38"/>
    <ds:schemaRef ds:uri="bc1d99f4-2047-4b43-99f0-e8f2a593a624"/>
    <ds:schemaRef ds:uri="1e82c985-6cf2-4d43-b8b5-a430af7accc6"/>
    <ds:schemaRef ds:uri="05bb7913-6745-425b-9415-f9dbd3e56b95"/>
  </ds:schemaRefs>
</ds:datastoreItem>
</file>

<file path=customXml/itemProps3.xml><?xml version="1.0" encoding="utf-8"?>
<ds:datastoreItem xmlns:ds="http://schemas.openxmlformats.org/officeDocument/2006/customXml" ds:itemID="{1FF06690-D1B7-4AE5-B525-B6F6F8D5E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8CA57-D4EF-445B-9BA2-42A1D7CDF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36</TotalTime>
  <Pages>60</Pages>
  <Words>12931</Words>
  <Characters>73708</Characters>
  <Application>Microsoft Office Word</Application>
  <DocSecurity>0</DocSecurity>
  <Lines>614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Денис Валерьевич</dc:creator>
  <cp:lastModifiedBy>Иванов Денис Валерьевич</cp:lastModifiedBy>
  <cp:revision>3</cp:revision>
  <cp:lastPrinted>2024-09-19T07:03:00Z</cp:lastPrinted>
  <dcterms:created xsi:type="dcterms:W3CDTF">2024-10-15T10:32:00Z</dcterms:created>
  <dcterms:modified xsi:type="dcterms:W3CDTF">2024-10-15T11:14:00Z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Об утверждении Порядка расходования средств, образовавшихся в результате взимания платы за предоставление социальных услуг организациями социального обслуживания Ярославской области</vt:lpwstr>
  </property>
  <property fmtid="{D5CDD505-2E9C-101B-9397-08002B2CF9AE}" pid="6" name="ContentTypeId">
    <vt:lpwstr>0x0101004652DC89D47FB74683366416A31888CB</vt:lpwstr>
  </property>
</Properties>
</file>